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F4CC3" w:rsidRDefault="007F4CC3" w:rsidP="00C75007">
      <w:r w:rsidRPr="007F4CC3">
        <w:t>#</w:t>
      </w:r>
      <w:proofErr w:type="gramStart"/>
      <w:r w:rsidRPr="007F4CC3">
        <w:t>ae ,</w:t>
      </w:r>
      <w:proofErr w:type="gramEnd"/>
      <w:r w:rsidRPr="007F4CC3">
        <w:t>! %ad$ "</w:t>
      </w:r>
      <w:proofErr w:type="spellStart"/>
      <w:r w:rsidRPr="007F4CC3">
        <w:t>ps</w:t>
      </w:r>
      <w:proofErr w:type="spellEnd"/>
      <w:r w:rsidRPr="007F4CC3">
        <w:t xml:space="preserve"> </w:t>
      </w:r>
      <w:proofErr w:type="gramStart"/>
      <w:r w:rsidRPr="007F4CC3">
        <w:t>( ^</w:t>
      </w:r>
      <w:proofErr w:type="gramEnd"/>
      <w:r w:rsidRPr="007F4CC3">
        <w:t>! diagrams %[ h[</w:t>
      </w:r>
      <w:r>
        <w:t xml:space="preserve">   </w:t>
      </w:r>
      <w:r w:rsidRPr="007F4CC3">
        <w:t>#h</w:t>
      </w:r>
    </w:p>
    <w:p w:rsidR="00222B6C" w:rsidRPr="007F4CC3" w:rsidRDefault="007F4CC3" w:rsidP="00C75007">
      <w:r>
        <w:t xml:space="preserve">    </w:t>
      </w:r>
      <w:r w:rsidRPr="007F4CC3">
        <w:t xml:space="preserve">m* juice 0 left </w:t>
      </w:r>
      <w:proofErr w:type="spellStart"/>
      <w:r w:rsidRPr="007F4CC3">
        <w:t>af</w:t>
      </w:r>
      <w:proofErr w:type="spellEnd"/>
      <w:r w:rsidRPr="007F4CC3">
        <w:t xml:space="preserve"> a "py4</w:t>
      </w:r>
    </w:p>
    <w:p w:rsidR="007976D9" w:rsidRDefault="002147E7">
      <w:r>
        <w:t xml:space="preserve">      </w:t>
      </w:r>
      <w:proofErr w:type="gramStart"/>
      <w:r w:rsidRPr="002147E7">
        <w:t>@.&lt;</w:t>
      </w:r>
      <w:proofErr w:type="gramEnd"/>
      <w:r w:rsidRPr="002147E7">
        <w:t>,texture</w:t>
      </w:r>
      <w:r w:rsidR="007D0723">
        <w:t xml:space="preserve"> </w:t>
      </w:r>
      <w:r w:rsidRPr="002147E7">
        <w:t>9dicates %ad$ &gt;ea4@.&gt;</w:t>
      </w:r>
    </w:p>
    <w:p w:rsidR="007F4CC3" w:rsidRDefault="00080760">
      <w:r>
        <w:rPr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54" type="#_x0000_t75" style="position:absolute;margin-left:30pt;margin-top:27.6pt;width:239.75pt;height:245.8pt;z-index:-251530240;mso-position-horizontal-relative:text;mso-position-vertical-relative:text">
            <v:imagedata r:id="rId5" o:title=""/>
          </v:shape>
          <o:OLEObject Type="Embed" ProgID="CorelDraw.Graphic.18" ShapeID="_x0000_s1154" DrawAspect="Content" ObjectID="_1832731035" r:id="rId6"/>
        </w:object>
      </w:r>
    </w:p>
    <w:p w:rsidR="009B2BBD" w:rsidRDefault="009B2BBD"/>
    <w:p w:rsidR="009B2BBD" w:rsidRDefault="009B2BBD"/>
    <w:p w:rsidR="00D723CB" w:rsidRDefault="00D723CB"/>
    <w:p w:rsidR="00D723CB" w:rsidRDefault="00D723CB"/>
    <w:p w:rsidR="00D723CB" w:rsidRDefault="00D723CB"/>
    <w:p w:rsidR="00D723CB" w:rsidRDefault="00D723CB"/>
    <w:p w:rsidR="00D723CB" w:rsidRDefault="00D723CB"/>
    <w:p w:rsidR="00D723CB" w:rsidRDefault="00D723CB"/>
    <w:p w:rsidR="00D723CB" w:rsidRDefault="00D723CB"/>
    <w:p w:rsidR="006E43D2" w:rsidRDefault="006E43D2"/>
    <w:p w:rsidR="00682195" w:rsidRDefault="007F4CC3">
      <w:r>
        <w:t xml:space="preserve">   </w:t>
      </w:r>
      <w:r w:rsidR="00873D5C">
        <w:t xml:space="preserve"> </w:t>
      </w:r>
      <w:proofErr w:type="gramStart"/>
      <w:r w:rsidRPr="007F4CC3">
        <w:t>,h</w:t>
      </w:r>
      <w:proofErr w:type="gramEnd"/>
      <w:r w:rsidRPr="007F4CC3">
        <w:t xml:space="preserve">[ m* ^1l&gt;g] is ! </w:t>
      </w:r>
      <w:proofErr w:type="spellStart"/>
      <w:r w:rsidRPr="007F4CC3">
        <w:t>frac;n</w:t>
      </w:r>
      <w:proofErr w:type="spellEnd"/>
      <w:r w:rsidRPr="007F4CC3">
        <w:t xml:space="preserve"> (</w:t>
      </w:r>
      <w:r w:rsidR="00236985">
        <w:t xml:space="preserve"> </w:t>
      </w:r>
      <w:proofErr w:type="spellStart"/>
      <w:r w:rsidRPr="007F4CC3">
        <w:t>leftov</w:t>
      </w:r>
      <w:proofErr w:type="spellEnd"/>
      <w:r w:rsidRPr="007F4CC3">
        <w:t>]</w:t>
      </w:r>
    </w:p>
    <w:p w:rsidR="00682195" w:rsidRDefault="007F4CC3">
      <w:r w:rsidRPr="007F4CC3">
        <w:t xml:space="preserve"> </w:t>
      </w:r>
      <w:r w:rsidR="00682195">
        <w:t xml:space="preserve">   </w:t>
      </w:r>
      <w:r w:rsidRPr="007F4CC3">
        <w:t xml:space="preserve">grape </w:t>
      </w:r>
      <w:proofErr w:type="gramStart"/>
      <w:r w:rsidRPr="007F4CC3">
        <w:t>juice ?an</w:t>
      </w:r>
      <w:proofErr w:type="gramEnd"/>
      <w:r w:rsidRPr="007F4CC3">
        <w:t xml:space="preserve"> ! </w:t>
      </w:r>
      <w:proofErr w:type="spellStart"/>
      <w:r w:rsidRPr="007F4CC3">
        <w:t>frac;n</w:t>
      </w:r>
      <w:proofErr w:type="spellEnd"/>
      <w:r w:rsidRPr="007F4CC3">
        <w:t xml:space="preserve"> (</w:t>
      </w:r>
      <w:r w:rsidR="00682195">
        <w:t xml:space="preserve"> </w:t>
      </w:r>
      <w:proofErr w:type="spellStart"/>
      <w:r w:rsidRPr="007F4CC3">
        <w:t>leftov</w:t>
      </w:r>
      <w:proofErr w:type="spellEnd"/>
      <w:r w:rsidRPr="007F4CC3">
        <w:t>]</w:t>
      </w:r>
    </w:p>
    <w:p w:rsidR="007F4CC3" w:rsidRDefault="007F4CC3">
      <w:r w:rsidRPr="007F4CC3">
        <w:t xml:space="preserve"> </w:t>
      </w:r>
      <w:r w:rsidR="00682195">
        <w:t xml:space="preserve">   </w:t>
      </w:r>
      <w:r w:rsidRPr="007F4CC3">
        <w:t>apple juice8</w:t>
      </w:r>
    </w:p>
    <w:p w:rsidR="007F4CC3" w:rsidRDefault="007F4CC3">
      <w:r w:rsidRPr="007F4CC3">
        <w:t xml:space="preserve">  </w:t>
      </w:r>
      <w:proofErr w:type="gramStart"/>
      <w:r w:rsidRPr="007F4CC3">
        <w:t>,a</w:t>
      </w:r>
      <w:proofErr w:type="gramEnd"/>
      <w:r w:rsidRPr="007F4CC3">
        <w:t xml:space="preserve"> #a/ab</w:t>
      </w:r>
    </w:p>
    <w:p w:rsidR="007F4CC3" w:rsidRDefault="007F4CC3">
      <w:r>
        <w:t xml:space="preserve">  </w:t>
      </w:r>
      <w:proofErr w:type="gramStart"/>
      <w:r w:rsidRPr="007F4CC3">
        <w:t>;,</w:t>
      </w:r>
      <w:proofErr w:type="gramEnd"/>
      <w:r w:rsidRPr="007F4CC3">
        <w:t>b #a/d</w:t>
      </w:r>
    </w:p>
    <w:p w:rsidR="007F4CC3" w:rsidRDefault="007F4CC3">
      <w:r>
        <w:t xml:space="preserve">  </w:t>
      </w:r>
      <w:proofErr w:type="gramStart"/>
      <w:r w:rsidRPr="007F4CC3">
        <w:t>;,</w:t>
      </w:r>
      <w:proofErr w:type="gramEnd"/>
      <w:r w:rsidRPr="007F4CC3">
        <w:t>c #d/ae</w:t>
      </w:r>
    </w:p>
    <w:p w:rsidR="007F4CC3" w:rsidRDefault="007F4CC3">
      <w:r>
        <w:t xml:space="preserve">  </w:t>
      </w:r>
      <w:proofErr w:type="gramStart"/>
      <w:r w:rsidRPr="007F4CC3">
        <w:t>;,</w:t>
      </w:r>
      <w:proofErr w:type="gramEnd"/>
      <w:r w:rsidRPr="007F4CC3">
        <w:t>d #d/</w:t>
      </w:r>
      <w:proofErr w:type="spellStart"/>
      <w:r w:rsidRPr="007F4CC3">
        <w:t>i</w:t>
      </w:r>
      <w:proofErr w:type="spellEnd"/>
    </w:p>
    <w:p w:rsidR="007F4CC3" w:rsidRDefault="007F4CC3"/>
    <w:p w:rsidR="007D0723" w:rsidRDefault="007D0723" w:rsidP="00C75007"/>
    <w:p w:rsidR="007D0723" w:rsidRDefault="007D0723" w:rsidP="00C75007"/>
    <w:p w:rsidR="00F136C8" w:rsidRDefault="00F136C8" w:rsidP="00C75007">
      <w:r>
        <w:t xml:space="preserve">                                      </w:t>
      </w:r>
      <w:r w:rsidRPr="007F4CC3">
        <w:t>#</w:t>
      </w:r>
      <w:r>
        <w:t>g</w:t>
      </w:r>
    </w:p>
    <w:p w:rsidR="00123E70" w:rsidRDefault="00B05092" w:rsidP="00B05092">
      <w:r>
        <w:lastRenderedPageBreak/>
        <w:t xml:space="preserve">    </w:t>
      </w:r>
      <w:r w:rsidRPr="00C613E3">
        <w:t>,"</w:t>
      </w:r>
      <w:proofErr w:type="spellStart"/>
      <w:r w:rsidRPr="00C613E3">
        <w:t>qs</w:t>
      </w:r>
      <w:proofErr w:type="spellEnd"/>
      <w:r w:rsidRPr="00C613E3">
        <w:t xml:space="preserve"> #</w:t>
      </w:r>
      <w:proofErr w:type="spellStart"/>
      <w:r w:rsidRPr="00C613E3">
        <w:t>a</w:t>
      </w:r>
      <w:r>
        <w:t>f</w:t>
      </w:r>
      <w:proofErr w:type="spellEnd"/>
      <w:r w:rsidRPr="00C613E3">
        <w:t xml:space="preserve"> "? #</w:t>
      </w:r>
      <w:proofErr w:type="spellStart"/>
      <w:r w:rsidRPr="00C613E3">
        <w:t>b</w:t>
      </w:r>
      <w:r>
        <w:t>j</w:t>
      </w:r>
      <w:proofErr w:type="spellEnd"/>
      <w:r w:rsidRPr="00C613E3">
        <w:t xml:space="preserve"> require y to</w:t>
      </w:r>
      <w:r w:rsidR="00123E70">
        <w:t xml:space="preserve">      #</w:t>
      </w:r>
      <w:proofErr w:type="spellStart"/>
      <w:r w:rsidR="00123E70">
        <w:t>i</w:t>
      </w:r>
      <w:proofErr w:type="spellEnd"/>
    </w:p>
    <w:p w:rsidR="00123E70" w:rsidRDefault="00123E70" w:rsidP="00B05092">
      <w:r>
        <w:t xml:space="preserve">   </w:t>
      </w:r>
      <w:r w:rsidR="00B05092">
        <w:t xml:space="preserve"> </w:t>
      </w:r>
      <w:r w:rsidR="00B05092" w:rsidRPr="00C613E3">
        <w:t>write</w:t>
      </w:r>
      <w:r w:rsidR="00B05092">
        <w:t xml:space="preserve"> </w:t>
      </w:r>
      <w:proofErr w:type="spellStart"/>
      <w:r w:rsidR="00B05092" w:rsidRPr="00C613E3">
        <w:t>yr</w:t>
      </w:r>
      <w:proofErr w:type="spellEnd"/>
      <w:r w:rsidR="00B05092" w:rsidRPr="00C613E3">
        <w:t xml:space="preserve"> </w:t>
      </w:r>
      <w:proofErr w:type="spellStart"/>
      <w:proofErr w:type="gramStart"/>
      <w:r w:rsidR="00B05092" w:rsidRPr="00C613E3">
        <w:t>answ</w:t>
      </w:r>
      <w:proofErr w:type="spellEnd"/>
      <w:r w:rsidR="00B05092" w:rsidRPr="00C613E3">
        <w:t>]s</w:t>
      </w:r>
      <w:proofErr w:type="gramEnd"/>
      <w:r w:rsidR="00B05092" w:rsidRPr="00C613E3">
        <w:t xml:space="preserve"> 9 ! boxes4 ,write</w:t>
      </w:r>
      <w:r w:rsidR="00B05092">
        <w:t xml:space="preserve"> </w:t>
      </w:r>
      <w:r>
        <w:t xml:space="preserve"> </w:t>
      </w:r>
    </w:p>
    <w:p w:rsidR="00B05092" w:rsidRDefault="00123E70" w:rsidP="00B05092">
      <w:r>
        <w:t xml:space="preserve">    </w:t>
      </w:r>
      <w:r w:rsidR="00B05092" w:rsidRPr="00C613E3">
        <w:t>only "o</w:t>
      </w:r>
      <w:r>
        <w:t xml:space="preserve"> </w:t>
      </w:r>
      <w:r w:rsidR="00B05092" w:rsidRPr="00C613E3">
        <w:t xml:space="preserve">numb] or symbol 9 </w:t>
      </w:r>
      <w:proofErr w:type="spellStart"/>
      <w:r w:rsidR="00B05092" w:rsidRPr="00C613E3">
        <w:t>ea</w:t>
      </w:r>
      <w:proofErr w:type="spellEnd"/>
      <w:r w:rsidR="00B05092" w:rsidRPr="00C613E3">
        <w:t>* box4</w:t>
      </w:r>
    </w:p>
    <w:p w:rsidR="00123E70" w:rsidRDefault="00B05092" w:rsidP="009B2BBD">
      <w:r w:rsidRPr="00C613E3">
        <w:t>#</w:t>
      </w:r>
      <w:proofErr w:type="spellStart"/>
      <w:proofErr w:type="gramStart"/>
      <w:r w:rsidRPr="00C613E3">
        <w:t>a</w:t>
      </w:r>
      <w:r>
        <w:t>f</w:t>
      </w:r>
      <w:proofErr w:type="spellEnd"/>
      <w:r w:rsidRPr="00C613E3">
        <w:t xml:space="preserve"> ,</w:t>
      </w:r>
      <w:r>
        <w:t>:at</w:t>
      </w:r>
      <w:proofErr w:type="gramEnd"/>
      <w:r>
        <w:t xml:space="preserve"> is ! volume ( ? figure1 9</w:t>
      </w:r>
      <w:r w:rsidR="009B2BBD" w:rsidRPr="00123E70">
        <w:t xml:space="preserve"> </w:t>
      </w:r>
      <w:r w:rsidRPr="00123E70">
        <w:t xml:space="preserve">cubic </w:t>
      </w:r>
    </w:p>
    <w:p w:rsidR="00B05092" w:rsidRPr="000A6F72" w:rsidRDefault="00123E70" w:rsidP="009B2BBD">
      <w:pPr>
        <w:rPr>
          <w:lang w:val="es-MX"/>
        </w:rPr>
      </w:pPr>
      <w:r>
        <w:t xml:space="preserve">  </w:t>
      </w:r>
      <w:r w:rsidR="00B05092" w:rsidRPr="000A6F72">
        <w:rPr>
          <w:lang w:val="es-MX"/>
        </w:rPr>
        <w:t>9*es</w:t>
      </w:r>
      <w:r w:rsidR="009B2BBD" w:rsidRPr="000A6F72">
        <w:rPr>
          <w:lang w:val="es-MX"/>
        </w:rPr>
        <w:t>8</w:t>
      </w:r>
    </w:p>
    <w:p w:rsidR="00B05092" w:rsidRPr="000A6F72" w:rsidRDefault="00080760" w:rsidP="00B05092">
      <w:pPr>
        <w:rPr>
          <w:lang w:val="es-MX"/>
        </w:rPr>
      </w:pPr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55" type="#_x0000_t75" style="position:absolute;margin-left:32.25pt;margin-top:28.8pt;width:570.5pt;height:137.95pt;z-index:251788288;mso-position-horizontal-relative:text;mso-position-vertical-relative:text">
            <v:imagedata r:id="rId7" o:title=""/>
          </v:shape>
          <o:OLEObject Type="Embed" ProgID="CorelDraw.Graphic.18" ShapeID="_x0000_s1155" DrawAspect="Content" ObjectID="_1832731036" r:id="rId8"/>
        </w:object>
      </w:r>
    </w:p>
    <w:p w:rsidR="00F069BD" w:rsidRPr="000A6F72" w:rsidRDefault="00F069BD" w:rsidP="00F069BD">
      <w:pPr>
        <w:rPr>
          <w:lang w:val="es-MX"/>
        </w:rPr>
      </w:pPr>
    </w:p>
    <w:p w:rsidR="00F069BD" w:rsidRPr="000A6F72" w:rsidRDefault="00F069BD" w:rsidP="00F069BD">
      <w:pPr>
        <w:rPr>
          <w:lang w:val="es-MX"/>
        </w:rPr>
      </w:pPr>
    </w:p>
    <w:p w:rsidR="00F069BD" w:rsidRPr="000A6F72" w:rsidRDefault="00F069BD" w:rsidP="00F069BD">
      <w:pPr>
        <w:rPr>
          <w:lang w:val="es-MX"/>
        </w:rPr>
      </w:pPr>
    </w:p>
    <w:p w:rsidR="00F069BD" w:rsidRPr="000A6F72" w:rsidRDefault="00F069BD" w:rsidP="00F069BD">
      <w:pPr>
        <w:rPr>
          <w:lang w:val="es-MX"/>
        </w:rPr>
      </w:pPr>
    </w:p>
    <w:p w:rsidR="00F069BD" w:rsidRPr="000A6F72" w:rsidRDefault="00F069BD" w:rsidP="00F069BD">
      <w:pPr>
        <w:rPr>
          <w:lang w:val="es-MX"/>
        </w:rPr>
      </w:pPr>
    </w:p>
    <w:p w:rsidR="00B05092" w:rsidRPr="000A6F72" w:rsidRDefault="00B05092">
      <w:pPr>
        <w:rPr>
          <w:lang w:val="es-MX"/>
        </w:rPr>
      </w:pPr>
    </w:p>
    <w:p w:rsidR="006B4157" w:rsidRPr="00123E70" w:rsidRDefault="009B2BBD">
      <w:pPr>
        <w:rPr>
          <w:lang w:val="es-MX"/>
        </w:rPr>
      </w:pPr>
      <w:r w:rsidRPr="000A6F72">
        <w:rPr>
          <w:lang w:val="es-MX"/>
        </w:rPr>
        <w:t xml:space="preserve">    </w:t>
      </w:r>
      <w:proofErr w:type="gramStart"/>
      <w:r w:rsidRPr="00123E70">
        <w:rPr>
          <w:lang w:val="es-MX"/>
        </w:rPr>
        <w:t>,</w:t>
      </w:r>
      <w:proofErr w:type="spellStart"/>
      <w:r w:rsidRPr="00123E70">
        <w:rPr>
          <w:lang w:val="es-MX"/>
        </w:rPr>
        <w:t>only</w:t>
      </w:r>
      <w:proofErr w:type="spellEnd"/>
      <w:proofErr w:type="gramEnd"/>
      <w:r w:rsidRPr="00123E70">
        <w:rPr>
          <w:lang w:val="es-MX"/>
        </w:rPr>
        <w:t xml:space="preserve"> #j1 #a1 #b1 #c1 #d1 #e1 #f1</w:t>
      </w:r>
    </w:p>
    <w:p w:rsidR="00C218C8" w:rsidRDefault="00866861">
      <w:r w:rsidRPr="0003663A">
        <w:rPr>
          <w:lang w:val="es-MX"/>
        </w:rPr>
        <w:t xml:space="preserve">  </w:t>
      </w:r>
      <w:r w:rsidR="009B2BBD" w:rsidRPr="009B2BBD">
        <w:t xml:space="preserve">#g1 #h1 #i1 41 &amp; </w:t>
      </w:r>
      <w:r w:rsidR="00123E70">
        <w:t>/</w:t>
      </w:r>
      <w:r w:rsidR="009B2BBD" w:rsidRPr="009B2BBD">
        <w:t xml:space="preserve"> &gt;e </w:t>
      </w:r>
      <w:proofErr w:type="gramStart"/>
      <w:r w:rsidR="009B2BBD" w:rsidRPr="009B2BBD">
        <w:t>all[</w:t>
      </w:r>
      <w:proofErr w:type="gramEnd"/>
      <w:r w:rsidR="009B2BBD" w:rsidRPr="009B2BBD">
        <w:t xml:space="preserve">$ 9 </w:t>
      </w:r>
      <w:proofErr w:type="spellStart"/>
      <w:r w:rsidR="009B2BBD" w:rsidRPr="009B2BBD">
        <w:t>yr</w:t>
      </w:r>
      <w:proofErr w:type="spellEnd"/>
      <w:r w:rsidR="00C218C8">
        <w:t xml:space="preserve"> </w:t>
      </w:r>
    </w:p>
    <w:p w:rsidR="00C218C8" w:rsidRDefault="00C218C8">
      <w:r>
        <w:t xml:space="preserve">  </w:t>
      </w:r>
      <w:proofErr w:type="spellStart"/>
      <w:r w:rsidR="009B2BBD" w:rsidRPr="009B2BBD">
        <w:t>answ</w:t>
      </w:r>
      <w:proofErr w:type="spellEnd"/>
      <w:r w:rsidR="009B2BBD" w:rsidRPr="009B2BBD">
        <w:t>]</w:t>
      </w:r>
      <w:proofErr w:type="gramStart"/>
      <w:r w:rsidR="009B2BBD" w:rsidRPr="009B2BBD">
        <w:t>4 ,mix</w:t>
      </w:r>
      <w:proofErr w:type="gramEnd"/>
      <w:r w:rsidR="009B2BBD" w:rsidRPr="009B2BBD">
        <w:t>$ numb]s &gt;e 5t]$ by add+ a</w:t>
      </w:r>
    </w:p>
    <w:p w:rsidR="00C218C8" w:rsidRDefault="00C218C8">
      <w:r>
        <w:t xml:space="preserve"> </w:t>
      </w:r>
      <w:r w:rsidR="00866861">
        <w:t xml:space="preserve"> </w:t>
      </w:r>
      <w:r w:rsidR="009B2BBD" w:rsidRPr="009B2BBD">
        <w:t xml:space="preserve">space </w:t>
      </w:r>
      <w:proofErr w:type="spellStart"/>
      <w:proofErr w:type="gramStart"/>
      <w:r w:rsidR="009B2BBD" w:rsidRPr="009B2BBD">
        <w:t>af</w:t>
      </w:r>
      <w:proofErr w:type="spellEnd"/>
      <w:r w:rsidR="009B2BBD" w:rsidRPr="009B2BBD">
        <w:t xml:space="preserve"> !</w:t>
      </w:r>
      <w:proofErr w:type="gramEnd"/>
      <w:r w:rsidR="009B2BBD" w:rsidRPr="009B2BBD">
        <w:t xml:space="preserve"> </w:t>
      </w:r>
      <w:proofErr w:type="gramStart"/>
      <w:r w:rsidR="009B2BBD" w:rsidRPr="009B2BBD">
        <w:t>:ole</w:t>
      </w:r>
      <w:proofErr w:type="gramEnd"/>
      <w:r w:rsidR="009B2BBD" w:rsidRPr="009B2BBD">
        <w:t xml:space="preserve"> numb]4 ,spaces &gt;e</w:t>
      </w:r>
      <w:r w:rsidR="00866861">
        <w:t xml:space="preserve"> </w:t>
      </w:r>
      <w:r w:rsidR="009B2BBD" w:rsidRPr="009B2BBD">
        <w:t>only</w:t>
      </w:r>
    </w:p>
    <w:p w:rsidR="00B05092" w:rsidRPr="009B2BBD" w:rsidRDefault="00C218C8">
      <w:r>
        <w:t xml:space="preserve"> </w:t>
      </w:r>
      <w:r w:rsidR="00866861">
        <w:t xml:space="preserve"> </w:t>
      </w:r>
      <w:proofErr w:type="gramStart"/>
      <w:r w:rsidR="009B2BBD" w:rsidRPr="009B2BBD">
        <w:t>all[</w:t>
      </w:r>
      <w:proofErr w:type="gramEnd"/>
      <w:r w:rsidR="009B2BBD" w:rsidRPr="009B2BBD">
        <w:t>$ 2t :ole numb]s &amp; frac;ns4</w:t>
      </w:r>
    </w:p>
    <w:p w:rsidR="00B05092" w:rsidRPr="009B2BBD" w:rsidRDefault="0057094F">
      <w:r>
        <w:t xml:space="preserve">      </w:t>
      </w:r>
      <w:proofErr w:type="gramStart"/>
      <w:r w:rsidRPr="00ED2305">
        <w:t>@.&lt;</w:t>
      </w:r>
      <w:proofErr w:type="gramEnd"/>
      <w:r w:rsidRPr="00ED2305">
        <w:t>,texture 9dicates %ad$ &gt;ea4@.&gt;</w:t>
      </w:r>
    </w:p>
    <w:p w:rsidR="0057094F" w:rsidRDefault="00080760" w:rsidP="00F069BD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56" type="#_x0000_t75" style="position:absolute;margin-left:69.25pt;margin-top:26.9pt;width:570.75pt;height:61.95pt;z-index:251790336;mso-position-horizontal-relative:text;mso-position-vertical-relative:text">
            <v:imagedata r:id="rId9" o:title=""/>
          </v:shape>
          <o:OLEObject Type="Embed" ProgID="CorelDraw.Graphic.18" ShapeID="_x0000_s1156" DrawAspect="Content" ObjectID="_1832731037" r:id="rId10"/>
        </w:object>
      </w:r>
    </w:p>
    <w:p w:rsidR="00F069BD" w:rsidRDefault="00F069BD" w:rsidP="00F069BD"/>
    <w:p w:rsidR="00F069BD" w:rsidRDefault="00F069BD" w:rsidP="00F069BD"/>
    <w:p w:rsidR="00B05092" w:rsidRPr="009B2BBD" w:rsidRDefault="00B05092"/>
    <w:p w:rsidR="00B05092" w:rsidRDefault="00B05092"/>
    <w:p w:rsidR="00123E70" w:rsidRDefault="00123E70"/>
    <w:p w:rsidR="00CE10B5" w:rsidRPr="007976D9" w:rsidRDefault="00CE10B5">
      <w:r w:rsidRPr="007976D9">
        <w:t xml:space="preserve">                                      #h</w:t>
      </w:r>
    </w:p>
    <w:p w:rsidR="00CE10B5" w:rsidRPr="00123E70" w:rsidRDefault="00CE10B5">
      <w:pPr>
        <w:rPr>
          <w:lang w:val="es-MX"/>
        </w:rPr>
      </w:pPr>
      <w:r w:rsidRPr="007976D9">
        <w:lastRenderedPageBreak/>
        <w:t>#</w:t>
      </w:r>
      <w:proofErr w:type="gramStart"/>
      <w:r w:rsidRPr="007976D9">
        <w:t>ag ,</w:t>
      </w:r>
      <w:proofErr w:type="gramEnd"/>
      <w:r w:rsidRPr="007976D9">
        <w:t xml:space="preserve">"! </w:t>
      </w:r>
      <w:r w:rsidRPr="00123E70">
        <w:rPr>
          <w:lang w:val="es-MX"/>
        </w:rPr>
        <w:t>&gt;e #</w:t>
      </w:r>
      <w:proofErr w:type="spellStart"/>
      <w:r w:rsidRPr="00123E70">
        <w:rPr>
          <w:lang w:val="es-MX"/>
        </w:rPr>
        <w:t>icf</w:t>
      </w:r>
      <w:proofErr w:type="spellEnd"/>
      <w:r w:rsidRPr="00123E70">
        <w:rPr>
          <w:lang w:val="es-MX"/>
        </w:rPr>
        <w:t xml:space="preserve"> </w:t>
      </w:r>
      <w:proofErr w:type="spellStart"/>
      <w:r w:rsidRPr="00123E70">
        <w:rPr>
          <w:lang w:val="es-MX"/>
        </w:rPr>
        <w:t>calories</w:t>
      </w:r>
      <w:proofErr w:type="spellEnd"/>
      <w:r w:rsidRPr="00123E70">
        <w:rPr>
          <w:lang w:val="es-MX"/>
        </w:rPr>
        <w:t xml:space="preserve"> 9 #ab       </w:t>
      </w:r>
      <w:proofErr w:type="spellStart"/>
      <w:r w:rsidRPr="00123E70">
        <w:rPr>
          <w:lang w:val="es-MX"/>
        </w:rPr>
        <w:t>a#i</w:t>
      </w:r>
      <w:proofErr w:type="spellEnd"/>
    </w:p>
    <w:p w:rsidR="00CE10B5" w:rsidRPr="00123E70" w:rsidRDefault="00CE10B5">
      <w:pPr>
        <w:rPr>
          <w:lang w:val="es-MX"/>
        </w:rPr>
      </w:pPr>
      <w:r w:rsidRPr="00123E70">
        <w:rPr>
          <w:lang w:val="es-MX"/>
        </w:rPr>
        <w:t xml:space="preserve"> </w:t>
      </w:r>
      <w:r w:rsidR="00123E70">
        <w:rPr>
          <w:lang w:val="es-MX"/>
        </w:rPr>
        <w:t xml:space="preserve"> </w:t>
      </w:r>
      <w:r w:rsidRPr="00123E70">
        <w:rPr>
          <w:lang w:val="es-MX"/>
        </w:rPr>
        <w:t>e7s</w:t>
      </w:r>
      <w:proofErr w:type="gramStart"/>
      <w:r w:rsidRPr="00123E70">
        <w:rPr>
          <w:lang w:val="es-MX"/>
        </w:rPr>
        <w:t>4 ,h</w:t>
      </w:r>
      <w:proofErr w:type="gramEnd"/>
      <w:r w:rsidRPr="00123E70">
        <w:rPr>
          <w:lang w:val="es-MX"/>
        </w:rPr>
        <w:t xml:space="preserve">[ _m </w:t>
      </w:r>
      <w:proofErr w:type="spellStart"/>
      <w:r w:rsidRPr="00123E70">
        <w:rPr>
          <w:lang w:val="es-MX"/>
        </w:rPr>
        <w:t>calories</w:t>
      </w:r>
      <w:proofErr w:type="spellEnd"/>
      <w:r w:rsidRPr="00123E70">
        <w:rPr>
          <w:lang w:val="es-MX"/>
        </w:rPr>
        <w:t xml:space="preserve"> &gt;e 9 #a egg8</w:t>
      </w:r>
    </w:p>
    <w:p w:rsidR="00CE10B5" w:rsidRDefault="00CE10B5" w:rsidP="00CE10B5">
      <w:r w:rsidRPr="00123E70">
        <w:rPr>
          <w:lang w:val="es-MX"/>
        </w:rPr>
        <w:t xml:space="preserve">    </w:t>
      </w:r>
      <w:proofErr w:type="gramStart"/>
      <w:r w:rsidRPr="009B2BBD">
        <w:t>,only</w:t>
      </w:r>
      <w:proofErr w:type="gramEnd"/>
      <w:r w:rsidRPr="009B2BBD">
        <w:t xml:space="preserve"> #j1 #a1 #b1 #c1 #d1 #e1 #f1</w:t>
      </w:r>
    </w:p>
    <w:p w:rsidR="00CE10B5" w:rsidRDefault="00CE10B5" w:rsidP="00CE10B5">
      <w:r w:rsidRPr="009B2BBD">
        <w:t xml:space="preserve"> </w:t>
      </w:r>
      <w:r>
        <w:t xml:space="preserve"> </w:t>
      </w:r>
      <w:r w:rsidRPr="009B2BBD">
        <w:t xml:space="preserve">#g1 #h1 #i1 41 &amp; </w:t>
      </w:r>
      <w:r w:rsidR="00123E70">
        <w:t>/</w:t>
      </w:r>
      <w:r w:rsidRPr="009B2BBD">
        <w:t xml:space="preserve"> &gt;e </w:t>
      </w:r>
      <w:proofErr w:type="gramStart"/>
      <w:r w:rsidRPr="009B2BBD">
        <w:t>all[</w:t>
      </w:r>
      <w:proofErr w:type="gramEnd"/>
      <w:r w:rsidRPr="009B2BBD">
        <w:t xml:space="preserve">$ 9 </w:t>
      </w:r>
      <w:proofErr w:type="spellStart"/>
      <w:r w:rsidRPr="009B2BBD">
        <w:t>yr</w:t>
      </w:r>
      <w:proofErr w:type="spellEnd"/>
    </w:p>
    <w:p w:rsidR="00CE10B5" w:rsidRDefault="00CE10B5" w:rsidP="00CE10B5">
      <w:r>
        <w:t xml:space="preserve">  </w:t>
      </w:r>
      <w:proofErr w:type="spellStart"/>
      <w:r w:rsidRPr="009B2BBD">
        <w:t>answ</w:t>
      </w:r>
      <w:proofErr w:type="spellEnd"/>
      <w:r w:rsidRPr="009B2BBD">
        <w:t>]</w:t>
      </w:r>
      <w:proofErr w:type="gramStart"/>
      <w:r w:rsidRPr="009B2BBD">
        <w:t>4 ,mix</w:t>
      </w:r>
      <w:proofErr w:type="gramEnd"/>
      <w:r w:rsidRPr="009B2BBD">
        <w:t>$ numb]s &gt;e 5t]$ by add+ a</w:t>
      </w:r>
    </w:p>
    <w:p w:rsidR="00CE10B5" w:rsidRDefault="00CE10B5" w:rsidP="00CE10B5">
      <w:r w:rsidRPr="009B2BBD">
        <w:t xml:space="preserve"> </w:t>
      </w:r>
      <w:r>
        <w:t xml:space="preserve"> </w:t>
      </w:r>
      <w:r w:rsidRPr="009B2BBD">
        <w:t xml:space="preserve">space </w:t>
      </w:r>
      <w:proofErr w:type="spellStart"/>
      <w:proofErr w:type="gramStart"/>
      <w:r w:rsidRPr="009B2BBD">
        <w:t>af</w:t>
      </w:r>
      <w:proofErr w:type="spellEnd"/>
      <w:r w:rsidRPr="009B2BBD">
        <w:t xml:space="preserve"> !</w:t>
      </w:r>
      <w:proofErr w:type="gramEnd"/>
      <w:r w:rsidRPr="009B2BBD">
        <w:t xml:space="preserve"> </w:t>
      </w:r>
      <w:proofErr w:type="gramStart"/>
      <w:r w:rsidRPr="009B2BBD">
        <w:t>:ole</w:t>
      </w:r>
      <w:proofErr w:type="gramEnd"/>
      <w:r w:rsidRPr="009B2BBD">
        <w:t xml:space="preserve"> numb]4 ,spaces &gt;e only</w:t>
      </w:r>
    </w:p>
    <w:p w:rsidR="00CE10B5" w:rsidRPr="00CE10B5" w:rsidRDefault="00CE10B5" w:rsidP="00CE10B5">
      <w:r w:rsidRPr="009B2BBD">
        <w:t xml:space="preserve"> </w:t>
      </w:r>
      <w:r>
        <w:t xml:space="preserve"> </w:t>
      </w:r>
      <w:proofErr w:type="gramStart"/>
      <w:r w:rsidRPr="009B2BBD">
        <w:t>all[</w:t>
      </w:r>
      <w:proofErr w:type="gramEnd"/>
      <w:r w:rsidRPr="009B2BBD">
        <w:t>$ 2t :ole numb]s &amp; frac;ns4</w:t>
      </w:r>
    </w:p>
    <w:p w:rsidR="00CE10B5" w:rsidRDefault="00ED2305">
      <w:r>
        <w:t xml:space="preserve">      </w:t>
      </w:r>
      <w:proofErr w:type="gramStart"/>
      <w:r w:rsidRPr="00ED2305">
        <w:t>@.&lt;</w:t>
      </w:r>
      <w:proofErr w:type="gramEnd"/>
      <w:r w:rsidRPr="00ED2305">
        <w:t>,texture 9dicates %ad$ &gt;ea4@.&gt;</w:t>
      </w:r>
    </w:p>
    <w:p w:rsidR="00ED2305" w:rsidRPr="00CE10B5" w:rsidRDefault="00080760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57" type="#_x0000_t75" style="position:absolute;margin-left:70pt;margin-top:26.9pt;width:570.75pt;height:61.95pt;z-index:251792384;mso-position-horizontal-relative:text;mso-position-vertical-relative:text">
            <v:imagedata r:id="rId9" o:title=""/>
          </v:shape>
          <o:OLEObject Type="Embed" ProgID="CorelDraw.Graphic.18" ShapeID="_x0000_s1157" DrawAspect="Content" ObjectID="_1832731038" r:id="rId11"/>
        </w:object>
      </w:r>
    </w:p>
    <w:p w:rsidR="00DB64BF" w:rsidRDefault="00DB64BF" w:rsidP="00DB64BF"/>
    <w:p w:rsidR="00DB64BF" w:rsidRDefault="00DB64BF" w:rsidP="00DB64BF"/>
    <w:p w:rsidR="0003663A" w:rsidRDefault="0003663A"/>
    <w:p w:rsidR="00AD0AB7" w:rsidRDefault="00F57F3F">
      <w:r>
        <w:t>------------------------------------</w:t>
      </w:r>
      <w:r w:rsidR="00AC42DF">
        <w:t>-</w:t>
      </w:r>
      <w:r w:rsidR="006D6D6A" w:rsidRPr="006D6D6A">
        <w:t>#</w:t>
      </w:r>
      <w:proofErr w:type="spellStart"/>
      <w:r w:rsidR="006D6D6A" w:rsidRPr="006D6D6A">
        <w:t>aj</w:t>
      </w:r>
      <w:proofErr w:type="spellEnd"/>
    </w:p>
    <w:p w:rsidR="006D6D6A" w:rsidRDefault="006D6D6A">
      <w:r w:rsidRPr="006D6D6A">
        <w:t>#</w:t>
      </w:r>
      <w:proofErr w:type="gramStart"/>
      <w:r w:rsidRPr="006D6D6A">
        <w:t>ah ,:at</w:t>
      </w:r>
      <w:proofErr w:type="gramEnd"/>
      <w:r w:rsidRPr="006D6D6A">
        <w:t xml:space="preserve"> is ! value ( ;n 9 ? equa;n8</w:t>
      </w:r>
    </w:p>
    <w:p w:rsidR="006D6D6A" w:rsidRDefault="006D6D6A"/>
    <w:p w:rsidR="006D6D6A" w:rsidRDefault="006D6D6A">
      <w:r>
        <w:t xml:space="preserve">    </w:t>
      </w:r>
      <w:r w:rsidRPr="006D6D6A">
        <w:t>#c/h"6n "7 #</w:t>
      </w:r>
      <w:proofErr w:type="spellStart"/>
      <w:r w:rsidRPr="006D6D6A">
        <w:t>a#a</w:t>
      </w:r>
      <w:proofErr w:type="spellEnd"/>
      <w:r w:rsidRPr="006D6D6A">
        <w:t>/d</w:t>
      </w:r>
    </w:p>
    <w:p w:rsidR="006D6D6A" w:rsidRDefault="006D6D6A"/>
    <w:p w:rsidR="006D6D6A" w:rsidRDefault="006D6D6A">
      <w:r>
        <w:t xml:space="preserve">    </w:t>
      </w:r>
      <w:proofErr w:type="gramStart"/>
      <w:r w:rsidRPr="006D6D6A">
        <w:t>,only</w:t>
      </w:r>
      <w:proofErr w:type="gramEnd"/>
      <w:r w:rsidRPr="006D6D6A">
        <w:t xml:space="preserve"> #j1 #a1 #b1 #c1 #d1 #e1 #f1</w:t>
      </w:r>
    </w:p>
    <w:p w:rsidR="006D6D6A" w:rsidRDefault="006D6D6A">
      <w:r w:rsidRPr="006D6D6A">
        <w:t xml:space="preserve"> </w:t>
      </w:r>
      <w:r>
        <w:t xml:space="preserve"> </w:t>
      </w:r>
      <w:r w:rsidRPr="006D6D6A">
        <w:t xml:space="preserve">#g1 #h1 #i1 41 &amp; </w:t>
      </w:r>
      <w:r w:rsidR="00123E70">
        <w:t>/</w:t>
      </w:r>
      <w:r w:rsidRPr="006D6D6A">
        <w:t xml:space="preserve"> &gt;e </w:t>
      </w:r>
      <w:proofErr w:type="gramStart"/>
      <w:r w:rsidRPr="006D6D6A">
        <w:t>all[</w:t>
      </w:r>
      <w:proofErr w:type="gramEnd"/>
      <w:r w:rsidRPr="006D6D6A">
        <w:t xml:space="preserve">$ 9 </w:t>
      </w:r>
      <w:proofErr w:type="spellStart"/>
      <w:r w:rsidRPr="006D6D6A">
        <w:t>yr</w:t>
      </w:r>
      <w:proofErr w:type="spellEnd"/>
    </w:p>
    <w:p w:rsidR="006D6D6A" w:rsidRDefault="006D6D6A">
      <w:r w:rsidRPr="006D6D6A">
        <w:t xml:space="preserve"> </w:t>
      </w:r>
      <w:r>
        <w:t xml:space="preserve"> </w:t>
      </w:r>
      <w:proofErr w:type="spellStart"/>
      <w:r w:rsidRPr="006D6D6A">
        <w:t>answ</w:t>
      </w:r>
      <w:proofErr w:type="spellEnd"/>
      <w:r w:rsidRPr="006D6D6A">
        <w:t>]</w:t>
      </w:r>
      <w:proofErr w:type="gramStart"/>
      <w:r w:rsidRPr="006D6D6A">
        <w:t>4 ,mix</w:t>
      </w:r>
      <w:proofErr w:type="gramEnd"/>
      <w:r w:rsidRPr="006D6D6A">
        <w:t>$ numb]s &gt;e 5t]$ by add+ a</w:t>
      </w:r>
    </w:p>
    <w:p w:rsidR="006D6D6A" w:rsidRDefault="006D6D6A">
      <w:r w:rsidRPr="006D6D6A">
        <w:t xml:space="preserve"> </w:t>
      </w:r>
      <w:r>
        <w:t xml:space="preserve"> </w:t>
      </w:r>
      <w:r w:rsidRPr="006D6D6A">
        <w:t xml:space="preserve">space </w:t>
      </w:r>
      <w:proofErr w:type="spellStart"/>
      <w:proofErr w:type="gramStart"/>
      <w:r w:rsidRPr="006D6D6A">
        <w:t>af</w:t>
      </w:r>
      <w:proofErr w:type="spellEnd"/>
      <w:r w:rsidRPr="006D6D6A">
        <w:t xml:space="preserve"> !</w:t>
      </w:r>
      <w:proofErr w:type="gramEnd"/>
      <w:r w:rsidRPr="006D6D6A">
        <w:t xml:space="preserve"> </w:t>
      </w:r>
      <w:proofErr w:type="gramStart"/>
      <w:r w:rsidRPr="006D6D6A">
        <w:t>:ole</w:t>
      </w:r>
      <w:proofErr w:type="gramEnd"/>
      <w:r w:rsidRPr="006D6D6A">
        <w:t xml:space="preserve"> numb]4 ,spaces &gt;e only</w:t>
      </w:r>
    </w:p>
    <w:p w:rsidR="00CE10B5" w:rsidRPr="00CE10B5" w:rsidRDefault="006D6D6A">
      <w:r w:rsidRPr="006D6D6A">
        <w:t xml:space="preserve"> </w:t>
      </w:r>
      <w:r>
        <w:t xml:space="preserve"> </w:t>
      </w:r>
      <w:proofErr w:type="gramStart"/>
      <w:r w:rsidRPr="006D6D6A">
        <w:t>all[</w:t>
      </w:r>
      <w:proofErr w:type="gramEnd"/>
      <w:r w:rsidRPr="006D6D6A">
        <w:t>$ 2t :ole numb]s &amp; frac;ns4</w:t>
      </w:r>
    </w:p>
    <w:p w:rsidR="00CE10B5" w:rsidRPr="00CE10B5" w:rsidRDefault="00080760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58" type="#_x0000_t75" style="position:absolute;margin-left:69pt;margin-top:27.1pt;width:570.75pt;height:61.95pt;z-index:251794432;mso-position-horizontal-relative:text;mso-position-vertical-relative:text">
            <v:imagedata r:id="rId9" o:title=""/>
          </v:shape>
          <o:OLEObject Type="Embed" ProgID="CorelDraw.Graphic.18" ShapeID="_x0000_s1158" DrawAspect="Content" ObjectID="_1832731039" r:id="rId12"/>
        </w:object>
      </w:r>
    </w:p>
    <w:p w:rsidR="00123E70" w:rsidRDefault="00123E70"/>
    <w:p w:rsidR="00AD0AB7" w:rsidRDefault="00123E70">
      <w:r>
        <w:t xml:space="preserve">                                </w:t>
      </w:r>
      <w:r w:rsidR="00815DCD" w:rsidRPr="006218B8">
        <w:t xml:space="preserve">      #</w:t>
      </w:r>
      <w:proofErr w:type="spellStart"/>
      <w:r w:rsidR="00815DCD" w:rsidRPr="006218B8">
        <w:t>i</w:t>
      </w:r>
      <w:proofErr w:type="spellEnd"/>
    </w:p>
    <w:p w:rsidR="001C30A6" w:rsidRDefault="006218B8">
      <w:r w:rsidRPr="006218B8">
        <w:lastRenderedPageBreak/>
        <w:t>#</w:t>
      </w:r>
      <w:proofErr w:type="gramStart"/>
      <w:r w:rsidRPr="006218B8">
        <w:t>ai ,</w:t>
      </w:r>
      <w:proofErr w:type="gramEnd"/>
      <w:r w:rsidRPr="006218B8">
        <w:t xml:space="preserve">! scre5 ( a </w:t>
      </w:r>
      <w:proofErr w:type="spellStart"/>
      <w:r w:rsidRPr="006218B8">
        <w:t>rectangul</w:t>
      </w:r>
      <w:proofErr w:type="spellEnd"/>
      <w:r w:rsidRPr="006218B8">
        <w:t>&gt;</w:t>
      </w:r>
      <w:r w:rsidR="001C30A6">
        <w:t xml:space="preserve">         </w:t>
      </w:r>
      <w:proofErr w:type="spellStart"/>
      <w:r w:rsidR="001C30A6">
        <w:t>a</w:t>
      </w:r>
      <w:r w:rsidR="001C30A6" w:rsidRPr="006218B8">
        <w:t>#</w:t>
      </w:r>
      <w:r w:rsidR="00D7438D">
        <w:t>aj</w:t>
      </w:r>
      <w:proofErr w:type="spellEnd"/>
    </w:p>
    <w:p w:rsidR="001C30A6" w:rsidRDefault="001C30A6">
      <w:r>
        <w:t xml:space="preserve">  </w:t>
      </w:r>
      <w:proofErr w:type="spellStart"/>
      <w:r w:rsidR="006218B8" w:rsidRPr="006218B8">
        <w:t>comput</w:t>
      </w:r>
      <w:proofErr w:type="spellEnd"/>
      <w:r w:rsidR="006218B8" w:rsidRPr="006218B8">
        <w:t xml:space="preserve">] tablet is #a/b </w:t>
      </w:r>
      <w:proofErr w:type="gramStart"/>
      <w:r w:rsidR="006218B8" w:rsidRPr="006218B8">
        <w:t>( a</w:t>
      </w:r>
      <w:proofErr w:type="gramEnd"/>
      <w:r w:rsidR="006218B8" w:rsidRPr="006218B8">
        <w:t xml:space="preserve"> foot </w:t>
      </w:r>
      <w:proofErr w:type="spellStart"/>
      <w:r w:rsidR="006218B8" w:rsidRPr="006218B8">
        <w:t>l;g</w:t>
      </w:r>
      <w:proofErr w:type="spellEnd"/>
      <w:r w:rsidR="006218B8" w:rsidRPr="006218B8">
        <w:t xml:space="preserve"> &amp;</w:t>
      </w:r>
    </w:p>
    <w:p w:rsidR="001C30A6" w:rsidRDefault="006218B8">
      <w:r w:rsidRPr="006218B8">
        <w:t xml:space="preserve"> </w:t>
      </w:r>
      <w:r w:rsidR="001C30A6">
        <w:t xml:space="preserve"> </w:t>
      </w:r>
      <w:r w:rsidRPr="006218B8">
        <w:t xml:space="preserve">#c/d </w:t>
      </w:r>
      <w:proofErr w:type="gramStart"/>
      <w:r w:rsidRPr="006218B8">
        <w:t>( a</w:t>
      </w:r>
      <w:proofErr w:type="gramEnd"/>
      <w:r w:rsidRPr="006218B8">
        <w:t xml:space="preserve"> foot wide4 ,:at is ! size (</w:t>
      </w:r>
    </w:p>
    <w:p w:rsidR="001C30A6" w:rsidRDefault="006218B8">
      <w:r w:rsidRPr="006218B8">
        <w:t xml:space="preserve"> </w:t>
      </w:r>
      <w:r w:rsidR="001C30A6">
        <w:t xml:space="preserve"> </w:t>
      </w:r>
      <w:r w:rsidRPr="006218B8">
        <w:t xml:space="preserve">! scre51 9 </w:t>
      </w:r>
      <w:proofErr w:type="spellStart"/>
      <w:r w:rsidRPr="006218B8">
        <w:t>squ</w:t>
      </w:r>
      <w:proofErr w:type="spellEnd"/>
      <w:r w:rsidRPr="006218B8">
        <w:t>&gt;e feet8</w:t>
      </w:r>
    </w:p>
    <w:p w:rsidR="001C30A6" w:rsidRDefault="001C30A6">
      <w:r>
        <w:t xml:space="preserve">    </w:t>
      </w:r>
      <w:proofErr w:type="gramStart"/>
      <w:r w:rsidR="006218B8" w:rsidRPr="006218B8">
        <w:t>,only</w:t>
      </w:r>
      <w:proofErr w:type="gramEnd"/>
      <w:r w:rsidR="006218B8" w:rsidRPr="006218B8">
        <w:t xml:space="preserve"> #j1 #a1 #b1 #c1 #d1 #e1 #f1</w:t>
      </w:r>
    </w:p>
    <w:p w:rsidR="001C30A6" w:rsidRDefault="006218B8">
      <w:r w:rsidRPr="006218B8">
        <w:t xml:space="preserve"> </w:t>
      </w:r>
      <w:r w:rsidR="001C30A6">
        <w:t xml:space="preserve"> </w:t>
      </w:r>
      <w:r w:rsidRPr="006218B8">
        <w:t xml:space="preserve">#g1 #h1 #i1 41 &amp; </w:t>
      </w:r>
      <w:r w:rsidR="00123E70">
        <w:t>/</w:t>
      </w:r>
      <w:r w:rsidRPr="006218B8">
        <w:t xml:space="preserve"> &gt;e </w:t>
      </w:r>
      <w:proofErr w:type="gramStart"/>
      <w:r w:rsidRPr="006218B8">
        <w:t>all[</w:t>
      </w:r>
      <w:proofErr w:type="gramEnd"/>
      <w:r w:rsidRPr="006218B8">
        <w:t xml:space="preserve">$ 9 </w:t>
      </w:r>
      <w:proofErr w:type="spellStart"/>
      <w:r w:rsidRPr="006218B8">
        <w:t>yr</w:t>
      </w:r>
      <w:proofErr w:type="spellEnd"/>
    </w:p>
    <w:p w:rsidR="001C30A6" w:rsidRDefault="001C30A6">
      <w:r>
        <w:t xml:space="preserve"> </w:t>
      </w:r>
      <w:r w:rsidR="006218B8" w:rsidRPr="006218B8">
        <w:t xml:space="preserve"> </w:t>
      </w:r>
      <w:proofErr w:type="spellStart"/>
      <w:r w:rsidR="006218B8" w:rsidRPr="006218B8">
        <w:t>answ</w:t>
      </w:r>
      <w:proofErr w:type="spellEnd"/>
      <w:r w:rsidR="006218B8" w:rsidRPr="006218B8">
        <w:t>]</w:t>
      </w:r>
      <w:proofErr w:type="gramStart"/>
      <w:r w:rsidR="006218B8" w:rsidRPr="006218B8">
        <w:t>4 ,mix</w:t>
      </w:r>
      <w:proofErr w:type="gramEnd"/>
      <w:r w:rsidR="006218B8" w:rsidRPr="006218B8">
        <w:t>$ numb]s &gt;e 5t]$ by add+ a</w:t>
      </w:r>
    </w:p>
    <w:p w:rsidR="001C30A6" w:rsidRDefault="006218B8">
      <w:r w:rsidRPr="006218B8">
        <w:t xml:space="preserve"> </w:t>
      </w:r>
      <w:r w:rsidR="001C30A6">
        <w:t xml:space="preserve"> </w:t>
      </w:r>
      <w:r w:rsidRPr="006218B8">
        <w:t xml:space="preserve">space </w:t>
      </w:r>
      <w:proofErr w:type="spellStart"/>
      <w:proofErr w:type="gramStart"/>
      <w:r w:rsidRPr="006218B8">
        <w:t>af</w:t>
      </w:r>
      <w:proofErr w:type="spellEnd"/>
      <w:r w:rsidRPr="006218B8">
        <w:t xml:space="preserve"> !</w:t>
      </w:r>
      <w:proofErr w:type="gramEnd"/>
      <w:r w:rsidRPr="006218B8">
        <w:t xml:space="preserve"> </w:t>
      </w:r>
      <w:proofErr w:type="gramStart"/>
      <w:r w:rsidRPr="006218B8">
        <w:t>:ole</w:t>
      </w:r>
      <w:proofErr w:type="gramEnd"/>
      <w:r w:rsidRPr="006218B8">
        <w:t xml:space="preserve"> numb]4 ,spaces &gt;e only</w:t>
      </w:r>
    </w:p>
    <w:p w:rsidR="00AD0AB7" w:rsidRDefault="006218B8">
      <w:r w:rsidRPr="006218B8">
        <w:t xml:space="preserve"> </w:t>
      </w:r>
      <w:r w:rsidR="001C30A6">
        <w:t xml:space="preserve"> </w:t>
      </w:r>
      <w:proofErr w:type="gramStart"/>
      <w:r w:rsidRPr="006218B8">
        <w:t>all[</w:t>
      </w:r>
      <w:proofErr w:type="gramEnd"/>
      <w:r w:rsidRPr="006218B8">
        <w:t>$ 2t :ole numb]s &amp; frac;ns4</w:t>
      </w:r>
    </w:p>
    <w:p w:rsidR="00AD0AB7" w:rsidRDefault="00993356">
      <w:r>
        <w:t xml:space="preserve">      </w:t>
      </w:r>
      <w:proofErr w:type="gramStart"/>
      <w:r w:rsidRPr="00993356">
        <w:t>@.&lt;</w:t>
      </w:r>
      <w:proofErr w:type="gramEnd"/>
      <w:r w:rsidRPr="00993356">
        <w:t>,texture 9dicates %ad$ &gt;ea4@.&gt;</w:t>
      </w:r>
    </w:p>
    <w:p w:rsidR="00993356" w:rsidRDefault="00080760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59" type="#_x0000_t75" style="position:absolute;margin-left:68.25pt;margin-top:27.1pt;width:570.75pt;height:61.95pt;z-index:251796480;mso-position-horizontal-relative:text;mso-position-vertical-relative:text">
            <v:imagedata r:id="rId9" o:title=""/>
          </v:shape>
          <o:OLEObject Type="Embed" ProgID="CorelDraw.Graphic.18" ShapeID="_x0000_s1159" DrawAspect="Content" ObjectID="_1832731040" r:id="rId13"/>
        </w:object>
      </w:r>
    </w:p>
    <w:p w:rsidR="00211D9E" w:rsidRDefault="00211D9E" w:rsidP="00211D9E"/>
    <w:p w:rsidR="00211D9E" w:rsidRDefault="00211D9E" w:rsidP="00211D9E"/>
    <w:p w:rsidR="00AD0AB7" w:rsidRDefault="00AD0AB7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993356" w:rsidRDefault="00993356"/>
    <w:p w:rsidR="00AD0AB7" w:rsidRDefault="00E964A4">
      <w:r>
        <w:t xml:space="preserve">                                     </w:t>
      </w:r>
      <w:r w:rsidRPr="006218B8">
        <w:t>#</w:t>
      </w:r>
      <w:proofErr w:type="spellStart"/>
      <w:r>
        <w:t>aj</w:t>
      </w:r>
      <w:proofErr w:type="spellEnd"/>
    </w:p>
    <w:p w:rsidR="00F44387" w:rsidRDefault="00A83B8A">
      <w:r w:rsidRPr="00A83B8A">
        <w:lastRenderedPageBreak/>
        <w:t>#</w:t>
      </w:r>
      <w:proofErr w:type="spellStart"/>
      <w:proofErr w:type="gramStart"/>
      <w:r w:rsidRPr="00A83B8A">
        <w:t>bj</w:t>
      </w:r>
      <w:proofErr w:type="spellEnd"/>
      <w:r w:rsidRPr="00A83B8A">
        <w:t xml:space="preserve"> ,an</w:t>
      </w:r>
      <w:proofErr w:type="gramEnd"/>
      <w:r w:rsidRPr="00A83B8A">
        <w:t xml:space="preserve"> animal %</w:t>
      </w:r>
      <w:proofErr w:type="spellStart"/>
      <w:r w:rsidRPr="00A83B8A">
        <w:t>elt</w:t>
      </w:r>
      <w:proofErr w:type="spellEnd"/>
      <w:r w:rsidRPr="00A83B8A">
        <w:t>] uses #</w:t>
      </w:r>
      <w:proofErr w:type="spellStart"/>
      <w:r w:rsidRPr="00A83B8A">
        <w:t>ch</w:t>
      </w:r>
      <w:proofErr w:type="spellEnd"/>
      <w:r w:rsidRPr="00A83B8A">
        <w:t xml:space="preserve"> p.ds</w:t>
      </w:r>
      <w:r w:rsidR="00F44387">
        <w:t xml:space="preserve">   </w:t>
      </w:r>
      <w:r w:rsidR="00F44387" w:rsidRPr="006218B8">
        <w:t>#</w:t>
      </w:r>
      <w:r w:rsidR="00F44387">
        <w:t>aa</w:t>
      </w:r>
    </w:p>
    <w:p w:rsidR="00F44387" w:rsidRDefault="00A83B8A">
      <w:r w:rsidRPr="00A83B8A">
        <w:t xml:space="preserve"> </w:t>
      </w:r>
      <w:r w:rsidR="00F44387">
        <w:t xml:space="preserve"> </w:t>
      </w:r>
      <w:proofErr w:type="gramStart"/>
      <w:r w:rsidRPr="00A83B8A">
        <w:t>( dog</w:t>
      </w:r>
      <w:proofErr w:type="gramEnd"/>
      <w:r w:rsidR="00F44387">
        <w:t xml:space="preserve"> </w:t>
      </w:r>
      <w:r w:rsidRPr="00A83B8A">
        <w:t>food p] "d4 ,h[ _m p.ds ( food</w:t>
      </w:r>
      <w:r w:rsidR="00F44387">
        <w:t xml:space="preserve"> </w:t>
      </w:r>
      <w:r w:rsidRPr="00A83B8A">
        <w:t>w</w:t>
      </w:r>
    </w:p>
    <w:p w:rsidR="008B7C0F" w:rsidRDefault="00A83B8A">
      <w:r w:rsidRPr="00A83B8A">
        <w:t xml:space="preserve"> </w:t>
      </w:r>
      <w:r w:rsidR="00F44387">
        <w:t xml:space="preserve"> </w:t>
      </w:r>
      <w:r w:rsidRPr="00A83B8A">
        <w:t>!</w:t>
      </w:r>
      <w:r w:rsidR="00F44387">
        <w:t xml:space="preserve"> </w:t>
      </w:r>
      <w:r w:rsidRPr="00A83B8A">
        <w:t>%</w:t>
      </w:r>
      <w:proofErr w:type="spellStart"/>
      <w:r w:rsidRPr="00A83B8A">
        <w:t>elt</w:t>
      </w:r>
      <w:proofErr w:type="spellEnd"/>
      <w:r w:rsidRPr="00A83B8A">
        <w:t>] use 9 #</w:t>
      </w:r>
      <w:proofErr w:type="spellStart"/>
      <w:r w:rsidRPr="00A83B8A">
        <w:t>cfe</w:t>
      </w:r>
      <w:proofErr w:type="spellEnd"/>
      <w:r w:rsidRPr="00A83B8A">
        <w:t xml:space="preserve"> "ds8</w:t>
      </w:r>
    </w:p>
    <w:p w:rsidR="008B7C0F" w:rsidRDefault="008B7C0F">
      <w:r>
        <w:t xml:space="preserve">    </w:t>
      </w:r>
      <w:proofErr w:type="gramStart"/>
      <w:r w:rsidR="00A83B8A" w:rsidRPr="00A83B8A">
        <w:t>,only</w:t>
      </w:r>
      <w:proofErr w:type="gramEnd"/>
      <w:r w:rsidR="00A83B8A" w:rsidRPr="00A83B8A">
        <w:t xml:space="preserve"> #j1 #a1 #b1 #c1 #d1 #e1 #f1</w:t>
      </w:r>
    </w:p>
    <w:p w:rsidR="008B7C0F" w:rsidRDefault="00A83B8A">
      <w:r w:rsidRPr="00A83B8A">
        <w:t xml:space="preserve"> </w:t>
      </w:r>
      <w:r w:rsidR="008B7C0F">
        <w:t xml:space="preserve"> </w:t>
      </w:r>
      <w:r w:rsidRPr="00A83B8A">
        <w:t xml:space="preserve">#g1 #h1 #i1 41 &amp; </w:t>
      </w:r>
      <w:r w:rsidR="00123E70">
        <w:t>/</w:t>
      </w:r>
      <w:r w:rsidRPr="00A83B8A">
        <w:t xml:space="preserve"> &gt;e </w:t>
      </w:r>
      <w:proofErr w:type="gramStart"/>
      <w:r w:rsidRPr="00A83B8A">
        <w:t>all[</w:t>
      </w:r>
      <w:proofErr w:type="gramEnd"/>
      <w:r w:rsidRPr="00A83B8A">
        <w:t xml:space="preserve">$ 9 </w:t>
      </w:r>
      <w:proofErr w:type="spellStart"/>
      <w:r w:rsidRPr="00A83B8A">
        <w:t>yr</w:t>
      </w:r>
      <w:proofErr w:type="spellEnd"/>
    </w:p>
    <w:p w:rsidR="008B7C0F" w:rsidRDefault="00A83B8A">
      <w:r w:rsidRPr="00A83B8A">
        <w:t xml:space="preserve"> </w:t>
      </w:r>
      <w:r w:rsidR="008B7C0F">
        <w:t xml:space="preserve"> </w:t>
      </w:r>
      <w:proofErr w:type="spellStart"/>
      <w:r w:rsidRPr="00A83B8A">
        <w:t>answ</w:t>
      </w:r>
      <w:proofErr w:type="spellEnd"/>
      <w:r w:rsidRPr="00A83B8A">
        <w:t>]</w:t>
      </w:r>
      <w:proofErr w:type="gramStart"/>
      <w:r w:rsidRPr="00A83B8A">
        <w:t>4 ,mix</w:t>
      </w:r>
      <w:proofErr w:type="gramEnd"/>
      <w:r w:rsidRPr="00A83B8A">
        <w:t>$ numb]s &gt;e 5t]$ by add+ a</w:t>
      </w:r>
    </w:p>
    <w:p w:rsidR="008B7C0F" w:rsidRDefault="00A83B8A">
      <w:r w:rsidRPr="00A83B8A">
        <w:t xml:space="preserve"> </w:t>
      </w:r>
      <w:r w:rsidR="008B7C0F">
        <w:t xml:space="preserve"> </w:t>
      </w:r>
      <w:r w:rsidRPr="00A83B8A">
        <w:t xml:space="preserve">space </w:t>
      </w:r>
      <w:proofErr w:type="spellStart"/>
      <w:proofErr w:type="gramStart"/>
      <w:r w:rsidRPr="00A83B8A">
        <w:t>af</w:t>
      </w:r>
      <w:proofErr w:type="spellEnd"/>
      <w:r w:rsidRPr="00A83B8A">
        <w:t xml:space="preserve"> !</w:t>
      </w:r>
      <w:proofErr w:type="gramEnd"/>
      <w:r w:rsidRPr="00A83B8A">
        <w:t xml:space="preserve"> </w:t>
      </w:r>
      <w:proofErr w:type="gramStart"/>
      <w:r w:rsidRPr="00A83B8A">
        <w:t>:ole</w:t>
      </w:r>
      <w:proofErr w:type="gramEnd"/>
      <w:r w:rsidRPr="00A83B8A">
        <w:t xml:space="preserve"> numb]4 ,spaces &gt;e only</w:t>
      </w:r>
    </w:p>
    <w:p w:rsidR="008B7C0F" w:rsidRDefault="00A83B8A">
      <w:r w:rsidRPr="00A83B8A">
        <w:t xml:space="preserve"> </w:t>
      </w:r>
      <w:r w:rsidR="008B7C0F">
        <w:t xml:space="preserve"> </w:t>
      </w:r>
      <w:proofErr w:type="gramStart"/>
      <w:r w:rsidRPr="00A83B8A">
        <w:t>all[</w:t>
      </w:r>
      <w:proofErr w:type="gramEnd"/>
      <w:r w:rsidRPr="00A83B8A">
        <w:t>$ 2t :ole numb]s &amp; frac;ns4</w:t>
      </w:r>
    </w:p>
    <w:p w:rsidR="00AF1A46" w:rsidRDefault="00F44387">
      <w:r>
        <w:t xml:space="preserve">      </w:t>
      </w:r>
      <w:proofErr w:type="gramStart"/>
      <w:r w:rsidRPr="00F44387">
        <w:t>@.&lt;</w:t>
      </w:r>
      <w:proofErr w:type="gramEnd"/>
      <w:r w:rsidRPr="00F44387">
        <w:t>,texture 9dicates %ad$ &gt;ea4@.&gt;</w:t>
      </w:r>
    </w:p>
    <w:p w:rsidR="00F44387" w:rsidRDefault="00080760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60" type="#_x0000_t75" style="position:absolute;margin-left:69pt;margin-top:26.7pt;width:570.75pt;height:61.95pt;z-index:251798528;mso-position-horizontal-relative:text;mso-position-vertical-relative:text">
            <v:imagedata r:id="rId9" o:title=""/>
          </v:shape>
          <o:OLEObject Type="Embed" ProgID="CorelDraw.Graphic.18" ShapeID="_x0000_s1160" DrawAspect="Content" ObjectID="_1832731041" r:id="rId14"/>
        </w:object>
      </w:r>
    </w:p>
    <w:p w:rsidR="00AF1A46" w:rsidRDefault="00AF1A46">
      <w:r>
        <w:t xml:space="preserve">                                                                       </w:t>
      </w:r>
    </w:p>
    <w:p w:rsidR="00F44387" w:rsidRDefault="00AF1A46">
      <w:r>
        <w:t xml:space="preserve">                                     </w:t>
      </w:r>
      <w:r w:rsidR="008F2C31">
        <w:t xml:space="preserve">          </w:t>
      </w:r>
    </w:p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/>
    <w:p w:rsidR="00F44387" w:rsidRDefault="00F44387">
      <w:r>
        <w:t xml:space="preserve">                                     </w:t>
      </w:r>
      <w:r w:rsidRPr="006218B8">
        <w:t>#</w:t>
      </w:r>
      <w:r>
        <w:t>aa</w:t>
      </w:r>
    </w:p>
    <w:p w:rsidR="00AD0AB7" w:rsidRDefault="00F44387">
      <w:r>
        <w:lastRenderedPageBreak/>
        <w:t xml:space="preserve">          </w:t>
      </w:r>
      <w:proofErr w:type="gramStart"/>
      <w:r w:rsidR="00F61AEE" w:rsidRPr="00D62803">
        <w:t>,calculator</w:t>
      </w:r>
      <w:proofErr w:type="gramEnd"/>
      <w:r w:rsidR="00F61AEE" w:rsidRPr="00D62803">
        <w:t xml:space="preserve"> ,active</w:t>
      </w:r>
      <w:r w:rsidR="008F2C31">
        <w:t xml:space="preserve">    </w:t>
      </w:r>
      <w:r w:rsidR="00CD2159" w:rsidRPr="006218B8">
        <w:t>#</w:t>
      </w:r>
      <w:r w:rsidR="00CD2159">
        <w:t>a</w:t>
      </w:r>
      <w:r w:rsidR="00A042A9">
        <w:t>c</w:t>
      </w:r>
      <w:r w:rsidR="008A7536">
        <w:t>-</w:t>
      </w:r>
      <w:r w:rsidR="00A042A9" w:rsidRPr="006218B8">
        <w:t>#</w:t>
      </w:r>
      <w:r w:rsidR="00A042A9">
        <w:t>ad</w:t>
      </w:r>
    </w:p>
    <w:p w:rsidR="008F32DD" w:rsidRDefault="008F32DD"/>
    <w:p w:rsidR="00A042A9" w:rsidRDefault="00A042A9" w:rsidP="00A042A9">
      <w:r>
        <w:t xml:space="preserve">    </w:t>
      </w:r>
      <w:r w:rsidRPr="00C613E3">
        <w:t>,"</w:t>
      </w:r>
      <w:proofErr w:type="spellStart"/>
      <w:r w:rsidRPr="00C613E3">
        <w:t>qs</w:t>
      </w:r>
      <w:proofErr w:type="spellEnd"/>
      <w:r w:rsidRPr="00C613E3">
        <w:t xml:space="preserve"> #</w:t>
      </w:r>
      <w:proofErr w:type="spellStart"/>
      <w:r>
        <w:t>b</w:t>
      </w:r>
      <w:r w:rsidRPr="00C613E3">
        <w:t>a</w:t>
      </w:r>
      <w:proofErr w:type="spellEnd"/>
      <w:r w:rsidRPr="00C613E3">
        <w:t xml:space="preserve"> "? #b</w:t>
      </w:r>
      <w:r>
        <w:t>e</w:t>
      </w:r>
      <w:r w:rsidRPr="00C613E3">
        <w:t xml:space="preserve"> require y to</w:t>
      </w:r>
      <w:r>
        <w:t xml:space="preserve"> </w:t>
      </w:r>
      <w:r w:rsidRPr="00C613E3">
        <w:t>write</w:t>
      </w:r>
    </w:p>
    <w:p w:rsidR="00A042A9" w:rsidRDefault="00A042A9" w:rsidP="00A042A9">
      <w:r w:rsidRPr="00C613E3">
        <w:t xml:space="preserve"> </w:t>
      </w:r>
      <w:r>
        <w:t xml:space="preserve">   </w:t>
      </w:r>
      <w:proofErr w:type="spellStart"/>
      <w:r w:rsidRPr="00C613E3">
        <w:t>yr</w:t>
      </w:r>
      <w:proofErr w:type="spellEnd"/>
      <w:r w:rsidRPr="00C613E3">
        <w:t xml:space="preserve"> </w:t>
      </w:r>
      <w:proofErr w:type="spellStart"/>
      <w:proofErr w:type="gramStart"/>
      <w:r w:rsidRPr="00C613E3">
        <w:t>answ</w:t>
      </w:r>
      <w:proofErr w:type="spellEnd"/>
      <w:r w:rsidRPr="00C613E3">
        <w:t>]s</w:t>
      </w:r>
      <w:proofErr w:type="gramEnd"/>
      <w:r w:rsidRPr="00C613E3">
        <w:t xml:space="preserve"> 9 ! boxes4 ,write</w:t>
      </w:r>
      <w:r>
        <w:t xml:space="preserve"> </w:t>
      </w:r>
      <w:r w:rsidRPr="00C613E3">
        <w:t>only "o</w:t>
      </w:r>
    </w:p>
    <w:p w:rsidR="00A042A9" w:rsidRDefault="00A042A9" w:rsidP="00A042A9">
      <w:r w:rsidRPr="00C613E3">
        <w:t xml:space="preserve"> </w:t>
      </w:r>
      <w:r>
        <w:t xml:space="preserve">   </w:t>
      </w:r>
      <w:r w:rsidRPr="00C613E3">
        <w:t xml:space="preserve">numb] or symbol 9 </w:t>
      </w:r>
      <w:proofErr w:type="spellStart"/>
      <w:r w:rsidRPr="00C613E3">
        <w:t>ea</w:t>
      </w:r>
      <w:proofErr w:type="spellEnd"/>
      <w:r w:rsidRPr="00C613E3">
        <w:t>* box4</w:t>
      </w:r>
    </w:p>
    <w:p w:rsidR="00252216" w:rsidRDefault="00252216">
      <w:r w:rsidRPr="00252216">
        <w:t>#</w:t>
      </w:r>
      <w:proofErr w:type="spellStart"/>
      <w:proofErr w:type="gramStart"/>
      <w:r w:rsidRPr="00252216">
        <w:t>ba</w:t>
      </w:r>
      <w:proofErr w:type="spellEnd"/>
      <w:r w:rsidRPr="00252216">
        <w:t xml:space="preserve"> ,</w:t>
      </w:r>
      <w:proofErr w:type="spellStart"/>
      <w:r w:rsidRPr="00252216">
        <w:t>adriana</w:t>
      </w:r>
      <w:proofErr w:type="spellEnd"/>
      <w:proofErr w:type="gramEnd"/>
      <w:r w:rsidRPr="00252216">
        <w:t xml:space="preserve"> has #d cups ( p1nuts4 ,h[</w:t>
      </w:r>
    </w:p>
    <w:p w:rsidR="00252216" w:rsidRDefault="00252216">
      <w:r w:rsidRPr="00252216">
        <w:t xml:space="preserve"> </w:t>
      </w:r>
      <w:r>
        <w:t xml:space="preserve"> </w:t>
      </w:r>
      <w:r w:rsidRPr="00252216">
        <w:t xml:space="preserve">_m #a/d-cup </w:t>
      </w:r>
      <w:proofErr w:type="gramStart"/>
      <w:r w:rsidRPr="00252216">
        <w:t>s]</w:t>
      </w:r>
      <w:proofErr w:type="spellStart"/>
      <w:r w:rsidRPr="00252216">
        <w:t>v</w:t>
      </w:r>
      <w:proofErr w:type="gramEnd"/>
      <w:r w:rsidRPr="00252216">
        <w:t>+s</w:t>
      </w:r>
      <w:proofErr w:type="spellEnd"/>
      <w:r w:rsidRPr="00252216">
        <w:t xml:space="preserve"> does %e h8</w:t>
      </w:r>
    </w:p>
    <w:p w:rsidR="00252216" w:rsidRDefault="00252216">
      <w:r>
        <w:t xml:space="preserve">    </w:t>
      </w:r>
      <w:proofErr w:type="gramStart"/>
      <w:r w:rsidRPr="00252216">
        <w:t>,only</w:t>
      </w:r>
      <w:proofErr w:type="gramEnd"/>
      <w:r w:rsidRPr="00252216">
        <w:t xml:space="preserve"> #j1 #a1 #b1 #c1 #d1 #e1 #f1</w:t>
      </w:r>
    </w:p>
    <w:p w:rsidR="00252216" w:rsidRDefault="00252216">
      <w:r w:rsidRPr="00252216">
        <w:t xml:space="preserve"> </w:t>
      </w:r>
      <w:r>
        <w:t xml:space="preserve"> </w:t>
      </w:r>
      <w:r w:rsidRPr="00252216">
        <w:t xml:space="preserve">#g1 #h1 #i1 41 &amp; </w:t>
      </w:r>
      <w:r w:rsidR="00123E70">
        <w:t>/</w:t>
      </w:r>
      <w:r w:rsidRPr="00252216">
        <w:t xml:space="preserve"> &gt;e </w:t>
      </w:r>
      <w:proofErr w:type="gramStart"/>
      <w:r w:rsidRPr="00252216">
        <w:t>all[</w:t>
      </w:r>
      <w:proofErr w:type="gramEnd"/>
      <w:r w:rsidRPr="00252216">
        <w:t xml:space="preserve">$ 9 </w:t>
      </w:r>
      <w:proofErr w:type="spellStart"/>
      <w:r w:rsidRPr="00252216">
        <w:t>yr</w:t>
      </w:r>
      <w:proofErr w:type="spellEnd"/>
    </w:p>
    <w:p w:rsidR="00252216" w:rsidRDefault="00252216">
      <w:r w:rsidRPr="00252216">
        <w:t xml:space="preserve"> </w:t>
      </w:r>
      <w:r>
        <w:t xml:space="preserve"> </w:t>
      </w:r>
      <w:proofErr w:type="spellStart"/>
      <w:r w:rsidRPr="00252216">
        <w:t>answ</w:t>
      </w:r>
      <w:proofErr w:type="spellEnd"/>
      <w:r w:rsidRPr="00252216">
        <w:t>]</w:t>
      </w:r>
      <w:proofErr w:type="gramStart"/>
      <w:r w:rsidRPr="00252216">
        <w:t>4 ,mix</w:t>
      </w:r>
      <w:proofErr w:type="gramEnd"/>
      <w:r w:rsidRPr="00252216">
        <w:t>$ numb]s &gt;e 5t]$ by add+ a</w:t>
      </w:r>
    </w:p>
    <w:p w:rsidR="00252216" w:rsidRDefault="00252216">
      <w:r w:rsidRPr="00252216">
        <w:t xml:space="preserve"> </w:t>
      </w:r>
      <w:r>
        <w:t xml:space="preserve"> </w:t>
      </w:r>
      <w:r w:rsidRPr="00252216">
        <w:t xml:space="preserve">space </w:t>
      </w:r>
      <w:proofErr w:type="spellStart"/>
      <w:proofErr w:type="gramStart"/>
      <w:r w:rsidRPr="00252216">
        <w:t>af</w:t>
      </w:r>
      <w:proofErr w:type="spellEnd"/>
      <w:r w:rsidRPr="00252216">
        <w:t xml:space="preserve"> !</w:t>
      </w:r>
      <w:proofErr w:type="gramEnd"/>
      <w:r w:rsidRPr="00252216">
        <w:t xml:space="preserve"> </w:t>
      </w:r>
      <w:proofErr w:type="gramStart"/>
      <w:r w:rsidRPr="00252216">
        <w:t>:ole</w:t>
      </w:r>
      <w:proofErr w:type="gramEnd"/>
      <w:r w:rsidRPr="00252216">
        <w:t xml:space="preserve"> numb]4 ,spaces &gt;e only</w:t>
      </w:r>
    </w:p>
    <w:p w:rsidR="008F32DD" w:rsidRDefault="00252216">
      <w:r w:rsidRPr="00252216">
        <w:t xml:space="preserve"> </w:t>
      </w:r>
      <w:r>
        <w:t xml:space="preserve"> </w:t>
      </w:r>
      <w:proofErr w:type="gramStart"/>
      <w:r w:rsidRPr="00252216">
        <w:t>all[</w:t>
      </w:r>
      <w:proofErr w:type="gramEnd"/>
      <w:r w:rsidRPr="00252216">
        <w:t>$ 2t :ole numb]s &amp; frac;ns4</w:t>
      </w:r>
    </w:p>
    <w:p w:rsidR="00EF0B6E" w:rsidRDefault="004B2D2F" w:rsidP="00EF0B6E">
      <w:bookmarkStart w:id="0" w:name="_Hlk221608127"/>
      <w:r>
        <w:t xml:space="preserve">      </w:t>
      </w:r>
      <w:proofErr w:type="gramStart"/>
      <w:r w:rsidR="0098239E" w:rsidRPr="0098239E">
        <w:t>@.&lt;</w:t>
      </w:r>
      <w:proofErr w:type="gramEnd"/>
      <w:r w:rsidR="0098239E" w:rsidRPr="0098239E">
        <w:t>,texture 9dicates %ad$ &gt;ea4@.&gt;</w:t>
      </w:r>
    </w:p>
    <w:p w:rsidR="0098239E" w:rsidRDefault="00080760">
      <w:r>
        <w:rPr>
          <w:noProof/>
        </w:rPr>
        <w:object w:dxaOrig="1440" w:dyaOrig="1440">
          <v:shape id="_x0000_s1161" type="#_x0000_t75" style="position:absolute;margin-left:69pt;margin-top:26.4pt;width:570.75pt;height:61.95pt;z-index:251800576;mso-position-horizontal-relative:text;mso-position-vertical-relative:text">
            <v:imagedata r:id="rId9" o:title=""/>
          </v:shape>
          <o:OLEObject Type="Embed" ProgID="CorelDraw.Graphic.18" ShapeID="_x0000_s1161" DrawAspect="Content" ObjectID="_1832731042" r:id="rId15"/>
        </w:object>
      </w:r>
    </w:p>
    <w:p w:rsidR="0098239E" w:rsidRDefault="0098239E" w:rsidP="00EF0B6E"/>
    <w:p w:rsidR="0098239E" w:rsidRDefault="0098239E" w:rsidP="00EF0B6E"/>
    <w:p w:rsidR="0098239E" w:rsidRDefault="0098239E" w:rsidP="00EF0B6E"/>
    <w:p w:rsidR="0098239E" w:rsidRDefault="0098239E" w:rsidP="00EF0B6E"/>
    <w:p w:rsidR="0098239E" w:rsidRDefault="0098239E" w:rsidP="00EF0B6E"/>
    <w:p w:rsidR="0098239E" w:rsidRDefault="0098239E" w:rsidP="00EF0B6E"/>
    <w:p w:rsidR="00DD67F5" w:rsidRDefault="00DD67F5" w:rsidP="00EF0B6E"/>
    <w:p w:rsidR="0098239E" w:rsidRDefault="0098239E" w:rsidP="00EF0B6E"/>
    <w:p w:rsidR="0098239E" w:rsidRDefault="0098239E" w:rsidP="00EF0B6E"/>
    <w:bookmarkEnd w:id="0"/>
    <w:p w:rsidR="003F4952" w:rsidRDefault="003F4952"/>
    <w:p w:rsidR="00043E91" w:rsidRDefault="00043E91">
      <w:r>
        <w:t xml:space="preserve">                                     </w:t>
      </w:r>
      <w:r w:rsidRPr="006D6D6A">
        <w:t>#</w:t>
      </w:r>
      <w:r>
        <w:t>a</w:t>
      </w:r>
      <w:r w:rsidR="0098239E">
        <w:t>c</w:t>
      </w:r>
    </w:p>
    <w:p w:rsidR="004E3324" w:rsidRDefault="004E3324">
      <w:r w:rsidRPr="004E3324">
        <w:lastRenderedPageBreak/>
        <w:t>#</w:t>
      </w:r>
      <w:proofErr w:type="gramStart"/>
      <w:r w:rsidRPr="004E3324">
        <w:t>bb ,a</w:t>
      </w:r>
      <w:proofErr w:type="gramEnd"/>
      <w:r w:rsidRPr="004E3324">
        <w:t xml:space="preserve"> </w:t>
      </w:r>
      <w:proofErr w:type="spellStart"/>
      <w:r w:rsidRPr="004E3324">
        <w:t>libr</w:t>
      </w:r>
      <w:proofErr w:type="spellEnd"/>
      <w:r w:rsidRPr="004E3324">
        <w:t xml:space="preserve">&gt;y </w:t>
      </w:r>
      <w:proofErr w:type="spellStart"/>
      <w:r w:rsidRPr="004E3324">
        <w:t>rcvs</w:t>
      </w:r>
      <w:proofErr w:type="spellEnd"/>
      <w:r w:rsidRPr="004E3324">
        <w:t xml:space="preserve"> #d1efh return$ </w:t>
      </w:r>
      <w:r>
        <w:t xml:space="preserve">  </w:t>
      </w:r>
      <w:proofErr w:type="spellStart"/>
      <w:r>
        <w:t>a</w:t>
      </w:r>
      <w:r w:rsidRPr="006D6D6A">
        <w:t>#</w:t>
      </w:r>
      <w:r>
        <w:t>ad</w:t>
      </w:r>
      <w:proofErr w:type="spellEnd"/>
    </w:p>
    <w:p w:rsidR="004E3324" w:rsidRDefault="004E3324">
      <w:r>
        <w:t xml:space="preserve">  </w:t>
      </w:r>
      <w:r w:rsidRPr="004E3324">
        <w:t>books 9 #d weeks</w:t>
      </w:r>
      <w:proofErr w:type="gramStart"/>
      <w:r w:rsidRPr="004E3324">
        <w:t>4 ,x</w:t>
      </w:r>
      <w:proofErr w:type="gramEnd"/>
      <w:r w:rsidRPr="004E3324">
        <w:t xml:space="preserve"> </w:t>
      </w:r>
      <w:proofErr w:type="spellStart"/>
      <w:r w:rsidRPr="004E3324">
        <w:t>rcvs</w:t>
      </w:r>
      <w:proofErr w:type="spellEnd"/>
      <w:r w:rsidRPr="004E3324">
        <w:t xml:space="preserve"> ! same numb]</w:t>
      </w:r>
    </w:p>
    <w:p w:rsidR="004E3324" w:rsidRDefault="004E3324">
      <w:r w:rsidRPr="004E3324">
        <w:t xml:space="preserve"> </w:t>
      </w:r>
      <w:r>
        <w:t xml:space="preserve"> </w:t>
      </w:r>
      <w:proofErr w:type="gramStart"/>
      <w:r w:rsidRPr="004E3324">
        <w:t>( books</w:t>
      </w:r>
      <w:proofErr w:type="gramEnd"/>
      <w:r w:rsidRPr="004E3324">
        <w:t xml:space="preserve"> </w:t>
      </w:r>
      <w:proofErr w:type="spellStart"/>
      <w:r w:rsidRPr="004E3324">
        <w:t>ea</w:t>
      </w:r>
      <w:proofErr w:type="spellEnd"/>
      <w:r w:rsidRPr="004E3324">
        <w:t>* week4 ,h[ _m books does !</w:t>
      </w:r>
    </w:p>
    <w:p w:rsidR="004E3324" w:rsidRDefault="004E3324">
      <w:r w:rsidRPr="004E3324">
        <w:t xml:space="preserve"> </w:t>
      </w:r>
      <w:r>
        <w:t xml:space="preserve"> </w:t>
      </w:r>
      <w:proofErr w:type="spellStart"/>
      <w:r w:rsidRPr="004E3324">
        <w:t>libr</w:t>
      </w:r>
      <w:proofErr w:type="spellEnd"/>
      <w:r w:rsidRPr="004E3324">
        <w:t xml:space="preserve">&gt;y </w:t>
      </w:r>
      <w:proofErr w:type="spellStart"/>
      <w:r w:rsidRPr="004E3324">
        <w:t>rcv</w:t>
      </w:r>
      <w:proofErr w:type="spellEnd"/>
      <w:r w:rsidRPr="004E3324">
        <w:t xml:space="preserve"> </w:t>
      </w:r>
      <w:proofErr w:type="spellStart"/>
      <w:r w:rsidRPr="004E3324">
        <w:t>ea</w:t>
      </w:r>
      <w:proofErr w:type="spellEnd"/>
      <w:r w:rsidRPr="004E3324">
        <w:t>* week8</w:t>
      </w:r>
    </w:p>
    <w:p w:rsidR="004E3324" w:rsidRDefault="004E3324">
      <w:r w:rsidRPr="004E3324">
        <w:t xml:space="preserve"> </w:t>
      </w:r>
      <w:r>
        <w:t xml:space="preserve">   </w:t>
      </w:r>
      <w:proofErr w:type="gramStart"/>
      <w:r w:rsidRPr="004E3324">
        <w:t>,only</w:t>
      </w:r>
      <w:proofErr w:type="gramEnd"/>
      <w:r w:rsidRPr="004E3324">
        <w:t xml:space="preserve"> #j1 #a1 #b1 #c1 #d1 #e1 #f1</w:t>
      </w:r>
    </w:p>
    <w:p w:rsidR="004E3324" w:rsidRDefault="004E3324">
      <w:r w:rsidRPr="004E3324">
        <w:t xml:space="preserve"> </w:t>
      </w:r>
      <w:r>
        <w:t xml:space="preserve"> </w:t>
      </w:r>
      <w:r w:rsidRPr="004E3324">
        <w:t>#g1</w:t>
      </w:r>
      <w:r>
        <w:t xml:space="preserve"> </w:t>
      </w:r>
      <w:r w:rsidRPr="004E3324">
        <w:t xml:space="preserve">#h1 #i1 41 &amp; </w:t>
      </w:r>
      <w:r w:rsidR="00123E70">
        <w:t>/</w:t>
      </w:r>
      <w:r w:rsidRPr="004E3324">
        <w:t xml:space="preserve"> &gt;e </w:t>
      </w:r>
      <w:proofErr w:type="gramStart"/>
      <w:r w:rsidRPr="004E3324">
        <w:t>all[</w:t>
      </w:r>
      <w:proofErr w:type="gramEnd"/>
      <w:r w:rsidRPr="004E3324">
        <w:t xml:space="preserve">$ 9 </w:t>
      </w:r>
      <w:proofErr w:type="spellStart"/>
      <w:r w:rsidRPr="004E3324">
        <w:t>yr</w:t>
      </w:r>
      <w:proofErr w:type="spellEnd"/>
    </w:p>
    <w:p w:rsidR="004E3324" w:rsidRDefault="004E3324">
      <w:r w:rsidRPr="004E3324">
        <w:t xml:space="preserve"> </w:t>
      </w:r>
      <w:r>
        <w:t xml:space="preserve"> </w:t>
      </w:r>
      <w:proofErr w:type="spellStart"/>
      <w:r w:rsidRPr="004E3324">
        <w:t>answ</w:t>
      </w:r>
      <w:proofErr w:type="spellEnd"/>
      <w:r w:rsidRPr="004E3324">
        <w:t>]</w:t>
      </w:r>
      <w:proofErr w:type="gramStart"/>
      <w:r w:rsidRPr="004E3324">
        <w:t>4 ,mix</w:t>
      </w:r>
      <w:proofErr w:type="gramEnd"/>
      <w:r w:rsidRPr="004E3324">
        <w:t>$ numb]s &gt;e 5t]$ by add+ a</w:t>
      </w:r>
    </w:p>
    <w:p w:rsidR="004E3324" w:rsidRDefault="004E3324">
      <w:r w:rsidRPr="004E3324">
        <w:t xml:space="preserve"> </w:t>
      </w:r>
      <w:r>
        <w:t xml:space="preserve"> </w:t>
      </w:r>
      <w:r w:rsidRPr="004E3324">
        <w:t xml:space="preserve">space </w:t>
      </w:r>
      <w:proofErr w:type="spellStart"/>
      <w:proofErr w:type="gramStart"/>
      <w:r w:rsidRPr="004E3324">
        <w:t>af</w:t>
      </w:r>
      <w:proofErr w:type="spellEnd"/>
      <w:r w:rsidRPr="004E3324">
        <w:t xml:space="preserve"> !</w:t>
      </w:r>
      <w:proofErr w:type="gramEnd"/>
      <w:r w:rsidRPr="004E3324">
        <w:t xml:space="preserve"> </w:t>
      </w:r>
      <w:proofErr w:type="gramStart"/>
      <w:r w:rsidRPr="004E3324">
        <w:t>:ole</w:t>
      </w:r>
      <w:proofErr w:type="gramEnd"/>
      <w:r w:rsidRPr="004E3324">
        <w:t xml:space="preserve"> numb]4 ,spaces &gt;e only</w:t>
      </w:r>
    </w:p>
    <w:p w:rsidR="00043E91" w:rsidRDefault="004E3324">
      <w:r w:rsidRPr="004E3324">
        <w:t xml:space="preserve"> </w:t>
      </w:r>
      <w:r>
        <w:t xml:space="preserve"> </w:t>
      </w:r>
      <w:proofErr w:type="gramStart"/>
      <w:r w:rsidRPr="004E3324">
        <w:t>all[</w:t>
      </w:r>
      <w:proofErr w:type="gramEnd"/>
      <w:r w:rsidRPr="004E3324">
        <w:t>$ 2t :ole numb]s &amp; frac;ns4</w:t>
      </w:r>
    </w:p>
    <w:p w:rsidR="0098239E" w:rsidRDefault="0098239E" w:rsidP="003F4952">
      <w:r>
        <w:t xml:space="preserve">      </w:t>
      </w:r>
      <w:proofErr w:type="gramStart"/>
      <w:r w:rsidRPr="0098239E">
        <w:t>@.&lt;</w:t>
      </w:r>
      <w:proofErr w:type="gramEnd"/>
      <w:r w:rsidRPr="0098239E">
        <w:t>,texture 9dicates %ad$ &gt;ea4@.&gt;</w:t>
      </w:r>
    </w:p>
    <w:p w:rsidR="00043E91" w:rsidRDefault="00080760">
      <w:r>
        <w:rPr>
          <w:noProof/>
        </w:rPr>
        <w:object w:dxaOrig="1440" w:dyaOrig="1440">
          <v:shape id="_x0000_s1162" type="#_x0000_t75" style="position:absolute;margin-left:69.25pt;margin-top:26.85pt;width:570.75pt;height:61.95pt;z-index:251802624;mso-position-horizontal-relative:text;mso-position-vertical-relative:text">
            <v:imagedata r:id="rId9" o:title=""/>
          </v:shape>
          <o:OLEObject Type="Embed" ProgID="CorelDraw.Graphic.18" ShapeID="_x0000_s1162" DrawAspect="Content" ObjectID="_1832731043" r:id="rId16"/>
        </w:object>
      </w:r>
    </w:p>
    <w:p w:rsidR="00043E91" w:rsidRDefault="00043E91"/>
    <w:p w:rsidR="00043E91" w:rsidRDefault="00043E91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/>
    <w:p w:rsidR="0098239E" w:rsidRDefault="0098239E">
      <w:r>
        <w:t xml:space="preserve">                                     </w:t>
      </w:r>
      <w:r w:rsidRPr="004E3324">
        <w:t>#</w:t>
      </w:r>
      <w:r>
        <w:t>ad</w:t>
      </w:r>
    </w:p>
    <w:p w:rsidR="00580C24" w:rsidRDefault="00E20B05">
      <w:r w:rsidRPr="00E20B05">
        <w:lastRenderedPageBreak/>
        <w:t>#</w:t>
      </w:r>
      <w:proofErr w:type="spellStart"/>
      <w:proofErr w:type="gramStart"/>
      <w:r w:rsidRPr="00E20B05">
        <w:t>bc</w:t>
      </w:r>
      <w:proofErr w:type="spellEnd"/>
      <w:r w:rsidRPr="00E20B05">
        <w:t xml:space="preserve"> ,a</w:t>
      </w:r>
      <w:proofErr w:type="gramEnd"/>
      <w:r w:rsidRPr="00E20B05">
        <w:t xml:space="preserve"> rectangle has a l5g? </w:t>
      </w:r>
      <w:proofErr w:type="gramStart"/>
      <w:r w:rsidRPr="00E20B05">
        <w:t>(</w:t>
      </w:r>
      <w:r w:rsidR="006B2BEC">
        <w:t xml:space="preserve">  </w:t>
      </w:r>
      <w:proofErr w:type="gramEnd"/>
      <w:r w:rsidR="0098239E">
        <w:t xml:space="preserve">      </w:t>
      </w:r>
      <w:r w:rsidR="0098239E" w:rsidRPr="004E3324">
        <w:t>#</w:t>
      </w:r>
      <w:r w:rsidR="0098239E">
        <w:t>ae</w:t>
      </w:r>
    </w:p>
    <w:p w:rsidR="00580C24" w:rsidRDefault="00580C24">
      <w:r>
        <w:t xml:space="preserve">  </w:t>
      </w:r>
      <w:r w:rsidR="00E20B05" w:rsidRPr="00E20B05">
        <w:t>#aj4db</w:t>
      </w:r>
      <w:r>
        <w:t xml:space="preserve"> </w:t>
      </w:r>
      <w:proofErr w:type="gramStart"/>
      <w:r w:rsidR="00E20B05" w:rsidRPr="00E20B05">
        <w:t>met]s</w:t>
      </w:r>
      <w:proofErr w:type="gramEnd"/>
      <w:r w:rsidR="00E20B05" w:rsidRPr="00E20B05">
        <w:t xml:space="preserve"> &amp; a </w:t>
      </w:r>
      <w:proofErr w:type="spellStart"/>
      <w:r w:rsidR="00E20B05" w:rsidRPr="00E20B05">
        <w:t>wid</w:t>
      </w:r>
      <w:proofErr w:type="spellEnd"/>
      <w:r w:rsidR="00E20B05" w:rsidRPr="00E20B05">
        <w:t xml:space="preserve">? </w:t>
      </w:r>
      <w:proofErr w:type="gramStart"/>
      <w:r w:rsidR="00E20B05" w:rsidRPr="00E20B05">
        <w:t>( #</w:t>
      </w:r>
      <w:proofErr w:type="gramEnd"/>
      <w:r w:rsidR="00E20B05" w:rsidRPr="00E20B05">
        <w:t>g4fg met]s4</w:t>
      </w:r>
    </w:p>
    <w:p w:rsidR="006B2BEC" w:rsidRDefault="005D3E1A">
      <w:r>
        <w:t xml:space="preserve"> </w:t>
      </w:r>
      <w:r w:rsidR="00580C24">
        <w:t xml:space="preserve"> </w:t>
      </w:r>
      <w:proofErr w:type="gramStart"/>
      <w:r w:rsidR="00E20B05" w:rsidRPr="00E20B05">
        <w:t>,:</w:t>
      </w:r>
      <w:proofErr w:type="gramEnd"/>
      <w:r w:rsidR="00E20B05" w:rsidRPr="00E20B05">
        <w:t>at is</w:t>
      </w:r>
      <w:r w:rsidR="00580C24">
        <w:t xml:space="preserve"> </w:t>
      </w:r>
      <w:r w:rsidR="00E20B05" w:rsidRPr="00E20B05">
        <w:t>! p]</w:t>
      </w:r>
      <w:proofErr w:type="spellStart"/>
      <w:r w:rsidR="00E20B05" w:rsidRPr="00E20B05">
        <w:t>imet</w:t>
      </w:r>
      <w:proofErr w:type="spellEnd"/>
      <w:r w:rsidR="00E20B05" w:rsidRPr="00E20B05">
        <w:t>] ( ! rectangle</w:t>
      </w:r>
      <w:r w:rsidR="00580C24">
        <w:t xml:space="preserve"> </w:t>
      </w:r>
      <w:r w:rsidR="00E20B05" w:rsidRPr="00E20B05">
        <w:t>"&lt;9</w:t>
      </w:r>
      <w:r>
        <w:t xml:space="preserve"> </w:t>
      </w:r>
      <w:r w:rsidR="006B2BEC">
        <w:t xml:space="preserve">  </w:t>
      </w:r>
    </w:p>
    <w:p w:rsidR="00E20B05" w:rsidRDefault="006B2BEC">
      <w:r>
        <w:t xml:space="preserve">  </w:t>
      </w:r>
      <w:proofErr w:type="gramStart"/>
      <w:r w:rsidR="00E20B05" w:rsidRPr="00E20B05">
        <w:t>met]s</w:t>
      </w:r>
      <w:proofErr w:type="gramEnd"/>
      <w:r w:rsidR="00E20B05" w:rsidRPr="00E20B05">
        <w:t>"&gt;8</w:t>
      </w:r>
    </w:p>
    <w:p w:rsidR="004D01BC" w:rsidRPr="004D01BC" w:rsidRDefault="004D01BC" w:rsidP="004D01BC">
      <w:r w:rsidRPr="004D01BC">
        <w:t xml:space="preserve">    </w:t>
      </w:r>
      <w:proofErr w:type="gramStart"/>
      <w:r w:rsidRPr="004D01BC">
        <w:t>,only</w:t>
      </w:r>
      <w:proofErr w:type="gramEnd"/>
      <w:r w:rsidRPr="004D01BC">
        <w:t xml:space="preserve"> #j1 #a1 #b1 #c1 #d1 #e1 #f1</w:t>
      </w:r>
    </w:p>
    <w:p w:rsidR="004D01BC" w:rsidRDefault="004D01BC" w:rsidP="004D01BC">
      <w:r w:rsidRPr="00C218C8">
        <w:t xml:space="preserve">  </w:t>
      </w:r>
      <w:r w:rsidRPr="009B2BBD">
        <w:t xml:space="preserve">#g1 #h1 #i1 41 &amp; </w:t>
      </w:r>
      <w:r>
        <w:t>/</w:t>
      </w:r>
      <w:r w:rsidRPr="009B2BBD">
        <w:t xml:space="preserve"> &gt;e </w:t>
      </w:r>
      <w:proofErr w:type="gramStart"/>
      <w:r w:rsidRPr="009B2BBD">
        <w:t>all[</w:t>
      </w:r>
      <w:proofErr w:type="gramEnd"/>
      <w:r w:rsidRPr="009B2BBD">
        <w:t xml:space="preserve">$ 9 </w:t>
      </w:r>
      <w:proofErr w:type="spellStart"/>
      <w:r w:rsidRPr="009B2BBD">
        <w:t>yr</w:t>
      </w:r>
      <w:proofErr w:type="spellEnd"/>
      <w:r>
        <w:t xml:space="preserve"> </w:t>
      </w:r>
    </w:p>
    <w:p w:rsidR="004D01BC" w:rsidRDefault="004D01BC" w:rsidP="004D01BC">
      <w:r>
        <w:t xml:space="preserve">  </w:t>
      </w:r>
      <w:proofErr w:type="spellStart"/>
      <w:r w:rsidRPr="009B2BBD">
        <w:t>answ</w:t>
      </w:r>
      <w:proofErr w:type="spellEnd"/>
      <w:r w:rsidRPr="009B2BBD">
        <w:t>]</w:t>
      </w:r>
      <w:proofErr w:type="gramStart"/>
      <w:r w:rsidRPr="009B2BBD">
        <w:t>4 ,mix</w:t>
      </w:r>
      <w:proofErr w:type="gramEnd"/>
      <w:r w:rsidRPr="009B2BBD">
        <w:t>$ numb]s &gt;e 5t]$ by add+ a</w:t>
      </w:r>
    </w:p>
    <w:p w:rsidR="004D01BC" w:rsidRDefault="004D01BC" w:rsidP="004D01BC">
      <w:r>
        <w:t xml:space="preserve">  </w:t>
      </w:r>
      <w:r w:rsidRPr="009B2BBD">
        <w:t xml:space="preserve">space </w:t>
      </w:r>
      <w:proofErr w:type="spellStart"/>
      <w:proofErr w:type="gramStart"/>
      <w:r w:rsidRPr="009B2BBD">
        <w:t>af</w:t>
      </w:r>
      <w:proofErr w:type="spellEnd"/>
      <w:r w:rsidRPr="009B2BBD">
        <w:t xml:space="preserve"> !</w:t>
      </w:r>
      <w:proofErr w:type="gramEnd"/>
      <w:r w:rsidRPr="009B2BBD">
        <w:t xml:space="preserve"> </w:t>
      </w:r>
      <w:proofErr w:type="gramStart"/>
      <w:r w:rsidRPr="009B2BBD">
        <w:t>:ole</w:t>
      </w:r>
      <w:proofErr w:type="gramEnd"/>
      <w:r w:rsidRPr="009B2BBD">
        <w:t xml:space="preserve"> numb]4 ,spaces &gt;e</w:t>
      </w:r>
      <w:r>
        <w:t xml:space="preserve"> </w:t>
      </w:r>
      <w:r w:rsidRPr="009B2BBD">
        <w:t>only</w:t>
      </w:r>
    </w:p>
    <w:p w:rsidR="004D01BC" w:rsidRPr="009B2BBD" w:rsidRDefault="004D01BC" w:rsidP="004D01BC">
      <w:r>
        <w:t xml:space="preserve">  </w:t>
      </w:r>
      <w:proofErr w:type="gramStart"/>
      <w:r w:rsidRPr="009B2BBD">
        <w:t>all[</w:t>
      </w:r>
      <w:proofErr w:type="gramEnd"/>
      <w:r w:rsidRPr="009B2BBD">
        <w:t>$ 2t :ole numb]s &amp; frac;ns4</w:t>
      </w:r>
    </w:p>
    <w:p w:rsidR="00580C24" w:rsidRDefault="004D01BC" w:rsidP="004D01BC">
      <w:r>
        <w:t xml:space="preserve">      </w:t>
      </w:r>
      <w:proofErr w:type="gramStart"/>
      <w:r w:rsidRPr="00ED2305">
        <w:t>@.&lt;</w:t>
      </w:r>
      <w:proofErr w:type="gramEnd"/>
      <w:r w:rsidRPr="00ED2305">
        <w:t>,texture 9dicates %ad$ &gt;ea4@.&gt;</w:t>
      </w:r>
    </w:p>
    <w:p w:rsidR="00E20B05" w:rsidRDefault="00080760">
      <w:r>
        <w:rPr>
          <w:noProof/>
        </w:rPr>
        <w:object w:dxaOrig="1440" w:dyaOrig="1440">
          <v:shape id="_x0000_s1163" type="#_x0000_t75" style="position:absolute;margin-left:70pt;margin-top:27.1pt;width:570.75pt;height:61.95pt;z-index:251804672;mso-position-horizontal-relative:text;mso-position-vertical-relative:text">
            <v:imagedata r:id="rId9" o:title=""/>
          </v:shape>
          <o:OLEObject Type="Embed" ProgID="CorelDraw.Graphic.18" ShapeID="_x0000_s1163" DrawAspect="Content" ObjectID="_1832731044" r:id="rId17"/>
        </w:object>
      </w:r>
    </w:p>
    <w:p w:rsidR="004E3324" w:rsidRDefault="004E3324"/>
    <w:p w:rsidR="00580C24" w:rsidRDefault="00580C24"/>
    <w:p w:rsidR="00580C24" w:rsidRDefault="00580C24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E73BEB" w:rsidRPr="00DA4029" w:rsidRDefault="00E73BEB"/>
    <w:p w:rsidR="005D3E1A" w:rsidRPr="00DA4029" w:rsidRDefault="00E73BEB">
      <w:r w:rsidRPr="00DA4029">
        <w:t xml:space="preserve">                                     </w:t>
      </w:r>
      <w:r w:rsidR="005D3E1A" w:rsidRPr="00DA4029">
        <w:t>#a</w:t>
      </w:r>
      <w:r w:rsidRPr="00DA4029">
        <w:t>e</w:t>
      </w:r>
    </w:p>
    <w:p w:rsidR="005B1E55" w:rsidRPr="000A6F72" w:rsidRDefault="00E20B05" w:rsidP="005B1E55">
      <w:r w:rsidRPr="000A6F72">
        <w:lastRenderedPageBreak/>
        <w:t>#</w:t>
      </w:r>
      <w:proofErr w:type="gramStart"/>
      <w:r w:rsidRPr="000A6F72">
        <w:t>bd ,t</w:t>
      </w:r>
      <w:proofErr w:type="gramEnd"/>
      <w:r w:rsidRPr="000A6F72">
        <w:t>]</w:t>
      </w:r>
      <w:proofErr w:type="spellStart"/>
      <w:r w:rsidRPr="000A6F72">
        <w:t>esa</w:t>
      </w:r>
      <w:proofErr w:type="spellEnd"/>
      <w:r w:rsidRPr="000A6F72">
        <w:t xml:space="preserve"> b"\ #c/d ( a </w:t>
      </w:r>
      <w:proofErr w:type="spellStart"/>
      <w:r w:rsidRPr="000A6F72">
        <w:t>p.d</w:t>
      </w:r>
      <w:proofErr w:type="spellEnd"/>
      <w:r w:rsidRPr="000A6F72">
        <w:t xml:space="preserve"> (</w:t>
      </w:r>
      <w:r w:rsidR="005B1E55" w:rsidRPr="000A6F72">
        <w:t xml:space="preserve"> </w:t>
      </w:r>
      <w:r w:rsidR="005C60C1" w:rsidRPr="000A6F72">
        <w:t xml:space="preserve"> </w:t>
      </w:r>
      <w:r w:rsidR="005B1E55" w:rsidRPr="000A6F72">
        <w:t xml:space="preserve">     </w:t>
      </w:r>
      <w:proofErr w:type="spellStart"/>
      <w:r w:rsidR="005B1E55" w:rsidRPr="000A6F72">
        <w:t>a#ae</w:t>
      </w:r>
      <w:proofErr w:type="spellEnd"/>
    </w:p>
    <w:p w:rsidR="005B1E55" w:rsidRDefault="005B1E55">
      <w:r w:rsidRPr="00E57326">
        <w:t xml:space="preserve">  </w:t>
      </w:r>
      <w:r w:rsidR="00E20B05" w:rsidRPr="005B1E55">
        <w:t>*</w:t>
      </w:r>
      <w:proofErr w:type="spellStart"/>
      <w:r w:rsidR="00E20B05" w:rsidRPr="005B1E55">
        <w:t>ocolate</w:t>
      </w:r>
      <w:proofErr w:type="spellEnd"/>
      <w:r w:rsidRPr="005B1E55">
        <w:t xml:space="preserve"> </w:t>
      </w:r>
      <w:r w:rsidR="00E20B05" w:rsidRPr="00E20B05">
        <w:t>fudge</w:t>
      </w:r>
      <w:proofErr w:type="gramStart"/>
      <w:r w:rsidR="00E20B05" w:rsidRPr="00E20B05">
        <w:t>4 ,</w:t>
      </w:r>
      <w:proofErr w:type="gramEnd"/>
      <w:r w:rsidR="00E20B05" w:rsidRPr="00E20B05">
        <w:t>%e gave #a/c ( t</w:t>
      </w:r>
    </w:p>
    <w:p w:rsidR="00E57326" w:rsidRDefault="00E20B05">
      <w:r w:rsidRPr="00E20B05">
        <w:t xml:space="preserve"> </w:t>
      </w:r>
      <w:r w:rsidR="005B1E55">
        <w:t xml:space="preserve"> </w:t>
      </w:r>
      <w:r w:rsidRPr="00E20B05">
        <w:t>fudge to "s</w:t>
      </w:r>
      <w:r w:rsidR="005B1E55">
        <w:t xml:space="preserve"> </w:t>
      </w:r>
      <w:r w:rsidRPr="00E20B05">
        <w:t>frs</w:t>
      </w:r>
      <w:proofErr w:type="gramStart"/>
      <w:r w:rsidRPr="00E20B05">
        <w:t>4 ,:at</w:t>
      </w:r>
      <w:proofErr w:type="gramEnd"/>
      <w:r w:rsidRPr="00E20B05">
        <w:t xml:space="preserve"> </w:t>
      </w:r>
      <w:proofErr w:type="spellStart"/>
      <w:r w:rsidRPr="00E20B05">
        <w:t>frac;n</w:t>
      </w:r>
      <w:proofErr w:type="spellEnd"/>
      <w:r w:rsidRPr="00E20B05">
        <w:t xml:space="preserve"> ( a </w:t>
      </w:r>
      <w:proofErr w:type="spellStart"/>
      <w:r w:rsidRPr="00E20B05">
        <w:t>p.d</w:t>
      </w:r>
      <w:proofErr w:type="spellEnd"/>
      <w:r w:rsidR="005B1E55">
        <w:t xml:space="preserve"> </w:t>
      </w:r>
      <w:r w:rsidRPr="00E20B05">
        <w:t xml:space="preserve">( </w:t>
      </w:r>
    </w:p>
    <w:p w:rsidR="00E57326" w:rsidRDefault="00E57326">
      <w:r>
        <w:t xml:space="preserve">  </w:t>
      </w:r>
      <w:r w:rsidR="00E20B05" w:rsidRPr="00E20B05">
        <w:t>! *</w:t>
      </w:r>
      <w:proofErr w:type="spellStart"/>
      <w:r w:rsidR="00E20B05" w:rsidRPr="00E20B05">
        <w:t>ocolate</w:t>
      </w:r>
      <w:proofErr w:type="spellEnd"/>
      <w:r w:rsidR="005B1E55">
        <w:t xml:space="preserve"> </w:t>
      </w:r>
      <w:r w:rsidR="00E20B05" w:rsidRPr="00E20B05">
        <w:t xml:space="preserve">fudge </w:t>
      </w:r>
      <w:proofErr w:type="gramStart"/>
      <w:r w:rsidR="00E20B05" w:rsidRPr="00E20B05">
        <w:t>did ,t</w:t>
      </w:r>
      <w:proofErr w:type="gramEnd"/>
      <w:r w:rsidR="00E20B05" w:rsidRPr="00E20B05">
        <w:t>]</w:t>
      </w:r>
      <w:proofErr w:type="spellStart"/>
      <w:r w:rsidR="00E20B05" w:rsidRPr="00E20B05">
        <w:t>esa</w:t>
      </w:r>
      <w:proofErr w:type="spellEnd"/>
      <w:r w:rsidR="00E20B05" w:rsidRPr="00E20B05">
        <w:t xml:space="preserve"> give</w:t>
      </w:r>
      <w:r w:rsidR="005B1E55">
        <w:t xml:space="preserve"> </w:t>
      </w:r>
      <w:r w:rsidR="00E20B05" w:rsidRPr="00E20B05">
        <w:t xml:space="preserve">to h] </w:t>
      </w:r>
    </w:p>
    <w:p w:rsidR="00E20B05" w:rsidRDefault="00E57326">
      <w:r>
        <w:t xml:space="preserve">  </w:t>
      </w:r>
      <w:r w:rsidR="00E20B05" w:rsidRPr="00E20B05">
        <w:t>frs8</w:t>
      </w:r>
    </w:p>
    <w:p w:rsidR="00E20B05" w:rsidRDefault="00E20B05">
      <w:r w:rsidRPr="00E20B05">
        <w:t xml:space="preserve"> </w:t>
      </w:r>
      <w:r>
        <w:t xml:space="preserve">   </w:t>
      </w:r>
      <w:proofErr w:type="gramStart"/>
      <w:r w:rsidRPr="00E20B05">
        <w:t>,only</w:t>
      </w:r>
      <w:proofErr w:type="gramEnd"/>
      <w:r w:rsidRPr="00E20B05">
        <w:t xml:space="preserve"> #j1 #a1 #b1 #c1 #d1 #e1 #f1</w:t>
      </w:r>
    </w:p>
    <w:p w:rsidR="00E20B05" w:rsidRDefault="00E20B05">
      <w:r w:rsidRPr="00E20B05">
        <w:t xml:space="preserve"> </w:t>
      </w:r>
      <w:r>
        <w:t xml:space="preserve"> </w:t>
      </w:r>
      <w:r w:rsidRPr="00E20B05">
        <w:t xml:space="preserve">#g1 #h1 #i1 41 &amp; </w:t>
      </w:r>
      <w:r w:rsidR="00123E70">
        <w:t>/</w:t>
      </w:r>
      <w:r w:rsidRPr="00E20B05">
        <w:t xml:space="preserve"> &gt;e </w:t>
      </w:r>
      <w:proofErr w:type="gramStart"/>
      <w:r w:rsidRPr="00E20B05">
        <w:t>all[</w:t>
      </w:r>
      <w:proofErr w:type="gramEnd"/>
      <w:r w:rsidRPr="00E20B05">
        <w:t xml:space="preserve">$ 9 </w:t>
      </w:r>
      <w:proofErr w:type="spellStart"/>
      <w:r w:rsidRPr="00E20B05">
        <w:t>yr</w:t>
      </w:r>
      <w:proofErr w:type="spellEnd"/>
    </w:p>
    <w:p w:rsidR="00E20B05" w:rsidRDefault="00E20B05">
      <w:r w:rsidRPr="00E20B05">
        <w:t xml:space="preserve"> </w:t>
      </w:r>
      <w:r>
        <w:t xml:space="preserve"> </w:t>
      </w:r>
      <w:proofErr w:type="spellStart"/>
      <w:r w:rsidRPr="00E20B05">
        <w:t>answ</w:t>
      </w:r>
      <w:proofErr w:type="spellEnd"/>
      <w:r w:rsidRPr="00E20B05">
        <w:t>]</w:t>
      </w:r>
      <w:proofErr w:type="gramStart"/>
      <w:r w:rsidRPr="00E20B05">
        <w:t>4 ,mix</w:t>
      </w:r>
      <w:proofErr w:type="gramEnd"/>
      <w:r w:rsidRPr="00E20B05">
        <w:t>$ numb]s &gt;e 5t]$ by add+ a</w:t>
      </w:r>
    </w:p>
    <w:p w:rsidR="00E20B05" w:rsidRDefault="00E20B05">
      <w:r w:rsidRPr="00E20B05">
        <w:t xml:space="preserve"> </w:t>
      </w:r>
      <w:r>
        <w:t xml:space="preserve"> </w:t>
      </w:r>
      <w:r w:rsidRPr="00E20B05">
        <w:t xml:space="preserve">space </w:t>
      </w:r>
      <w:proofErr w:type="spellStart"/>
      <w:proofErr w:type="gramStart"/>
      <w:r w:rsidRPr="00E20B05">
        <w:t>af</w:t>
      </w:r>
      <w:proofErr w:type="spellEnd"/>
      <w:r w:rsidRPr="00E20B05">
        <w:t xml:space="preserve"> !</w:t>
      </w:r>
      <w:proofErr w:type="gramEnd"/>
      <w:r w:rsidRPr="00E20B05">
        <w:t xml:space="preserve"> </w:t>
      </w:r>
      <w:proofErr w:type="gramStart"/>
      <w:r w:rsidRPr="00E20B05">
        <w:t>:ole</w:t>
      </w:r>
      <w:proofErr w:type="gramEnd"/>
      <w:r w:rsidRPr="00E20B05">
        <w:t xml:space="preserve"> numb]4 ,spaces &gt;e only</w:t>
      </w:r>
    </w:p>
    <w:p w:rsidR="00E20B05" w:rsidRDefault="00E20B05">
      <w:r w:rsidRPr="00E20B05">
        <w:t xml:space="preserve"> </w:t>
      </w:r>
      <w:r>
        <w:t xml:space="preserve"> </w:t>
      </w:r>
      <w:proofErr w:type="gramStart"/>
      <w:r w:rsidRPr="00E20B05">
        <w:t>all[</w:t>
      </w:r>
      <w:proofErr w:type="gramEnd"/>
      <w:r w:rsidRPr="00E20B05">
        <w:t>$ 2t :ole numb]s &amp; frac;ns4</w:t>
      </w:r>
    </w:p>
    <w:p w:rsidR="00E73BEB" w:rsidRDefault="00E73BEB">
      <w:r>
        <w:t xml:space="preserve">      </w:t>
      </w:r>
      <w:proofErr w:type="gramStart"/>
      <w:r w:rsidRPr="00E73BEB">
        <w:t>@.&lt;</w:t>
      </w:r>
      <w:proofErr w:type="gramEnd"/>
      <w:r w:rsidRPr="00E73BEB">
        <w:t>,texture 9dicates %ad$ &gt;ea4@.&gt;</w:t>
      </w:r>
    </w:p>
    <w:p w:rsidR="00E20B05" w:rsidRDefault="00080760">
      <w:r>
        <w:rPr>
          <w:noProof/>
          <w:lang w:val="es-MX"/>
        </w:rPr>
        <w:object w:dxaOrig="1440" w:dyaOrig="1440">
          <v:shape id="_x0000_s1164" type="#_x0000_t75" style="position:absolute;margin-left:69.3pt;margin-top:26.85pt;width:570.75pt;height:61.95pt;z-index:-251510784;mso-position-horizontal-relative:text;mso-position-vertical-relative:text">
            <v:imagedata r:id="rId9" o:title=""/>
          </v:shape>
          <o:OLEObject Type="Embed" ProgID="CorelDraw.Graphic.18" ShapeID="_x0000_s1164" DrawAspect="Content" ObjectID="_1832731045" r:id="rId18"/>
        </w:object>
      </w:r>
    </w:p>
    <w:p w:rsidR="007F43B8" w:rsidRPr="007F43B8" w:rsidRDefault="007F43B8" w:rsidP="007F43B8"/>
    <w:p w:rsidR="006B47FC" w:rsidRPr="007F43B8" w:rsidRDefault="006B47FC" w:rsidP="006B47FC"/>
    <w:p w:rsidR="006B47FC" w:rsidRPr="007F43B8" w:rsidRDefault="006B47FC" w:rsidP="006B47FC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/>
    <w:p w:rsidR="007F43B8" w:rsidRDefault="007F43B8">
      <w:r>
        <w:t xml:space="preserve">                                     </w:t>
      </w:r>
      <w:r w:rsidRPr="006D6D6A">
        <w:t>#</w:t>
      </w:r>
      <w:proofErr w:type="spellStart"/>
      <w:r>
        <w:t>a</w:t>
      </w:r>
      <w:r w:rsidR="00E73BEB">
        <w:t>f</w:t>
      </w:r>
      <w:proofErr w:type="spellEnd"/>
    </w:p>
    <w:p w:rsidR="00A6579B" w:rsidRDefault="00A6579B">
      <w:r w:rsidRPr="00A6579B">
        <w:lastRenderedPageBreak/>
        <w:t>#</w:t>
      </w:r>
      <w:proofErr w:type="gramStart"/>
      <w:r w:rsidRPr="00A6579B">
        <w:t>be ,a</w:t>
      </w:r>
      <w:proofErr w:type="gramEnd"/>
      <w:r w:rsidRPr="00A6579B">
        <w:t xml:space="preserve"> gr\p ( #g /ud5ts %&gt;e</w:t>
      </w:r>
      <w:r w:rsidR="00913893">
        <w:t xml:space="preserve"> </w:t>
      </w:r>
      <w:r w:rsidR="00913893" w:rsidRPr="00A6579B">
        <w:t>#a/b</w:t>
      </w:r>
      <w:r>
        <w:t xml:space="preserve"> </w:t>
      </w:r>
      <w:r w:rsidR="00913893" w:rsidRPr="00A6579B">
        <w:t>(</w:t>
      </w:r>
      <w:r>
        <w:t xml:space="preserve"> </w:t>
      </w:r>
      <w:r w:rsidR="00913893">
        <w:t xml:space="preserve"> </w:t>
      </w:r>
      <w:r w:rsidR="00E73BEB">
        <w:t xml:space="preserve"> </w:t>
      </w:r>
      <w:r w:rsidRPr="006D6D6A">
        <w:t>#</w:t>
      </w:r>
      <w:proofErr w:type="spellStart"/>
      <w:r>
        <w:t>a</w:t>
      </w:r>
      <w:r w:rsidR="00C90B36">
        <w:t>f</w:t>
      </w:r>
      <w:proofErr w:type="spellEnd"/>
    </w:p>
    <w:p w:rsidR="00913893" w:rsidRDefault="00A6579B">
      <w:r w:rsidRPr="00A6579B">
        <w:t xml:space="preserve"> </w:t>
      </w:r>
      <w:r>
        <w:t xml:space="preserve"> </w:t>
      </w:r>
      <w:r w:rsidR="00913893">
        <w:t>a</w:t>
      </w:r>
      <w:r w:rsidRPr="00A6579B">
        <w:t xml:space="preserve"> box </w:t>
      </w:r>
      <w:proofErr w:type="gramStart"/>
      <w:r w:rsidRPr="00A6579B">
        <w:t>( ]as</w:t>
      </w:r>
      <w:proofErr w:type="gramEnd"/>
      <w:r w:rsidRPr="00A6579B">
        <w:t>]s4 ,h[ m* ( ! box</w:t>
      </w:r>
      <w:r>
        <w:t xml:space="preserve"> </w:t>
      </w:r>
      <w:r w:rsidRPr="00A6579B">
        <w:t xml:space="preserve">does </w:t>
      </w:r>
      <w:proofErr w:type="spellStart"/>
      <w:r w:rsidRPr="00A6579B">
        <w:t>ea</w:t>
      </w:r>
      <w:proofErr w:type="spellEnd"/>
      <w:r w:rsidRPr="00A6579B">
        <w:t xml:space="preserve">* </w:t>
      </w:r>
      <w:r w:rsidR="00913893">
        <w:t xml:space="preserve"> </w:t>
      </w:r>
    </w:p>
    <w:p w:rsidR="00A6579B" w:rsidRDefault="00913893">
      <w:r>
        <w:t xml:space="preserve">  </w:t>
      </w:r>
      <w:r w:rsidR="00A6579B" w:rsidRPr="00A6579B">
        <w:t>/ud5t rcv8</w:t>
      </w:r>
    </w:p>
    <w:p w:rsidR="00C90B36" w:rsidRDefault="00A6579B">
      <w:r>
        <w:t xml:space="preserve">  </w:t>
      </w:r>
      <w:r w:rsidRPr="00A6579B">
        <w:t xml:space="preserve"> </w:t>
      </w:r>
      <w:r>
        <w:t xml:space="preserve"> </w:t>
      </w:r>
      <w:proofErr w:type="gramStart"/>
      <w:r w:rsidRPr="00A6579B">
        <w:t>,only</w:t>
      </w:r>
      <w:proofErr w:type="gramEnd"/>
      <w:r w:rsidRPr="00A6579B">
        <w:t xml:space="preserve"> #j1 #a1 #b1 #c1 #d1 #e1 #f1</w:t>
      </w:r>
    </w:p>
    <w:p w:rsidR="00C90B36" w:rsidRDefault="00A6579B">
      <w:r w:rsidRPr="00A6579B">
        <w:t xml:space="preserve"> </w:t>
      </w:r>
      <w:r w:rsidR="00C90B36">
        <w:t xml:space="preserve"> </w:t>
      </w:r>
      <w:r w:rsidRPr="00A6579B">
        <w:t xml:space="preserve">#g1 #h1 #i1 41 &amp; </w:t>
      </w:r>
      <w:r w:rsidR="00123E70">
        <w:t>/</w:t>
      </w:r>
      <w:r w:rsidRPr="00A6579B">
        <w:t xml:space="preserve"> &gt;e </w:t>
      </w:r>
      <w:proofErr w:type="gramStart"/>
      <w:r w:rsidRPr="00A6579B">
        <w:t>all[</w:t>
      </w:r>
      <w:proofErr w:type="gramEnd"/>
      <w:r w:rsidRPr="00A6579B">
        <w:t xml:space="preserve">$ 9 </w:t>
      </w:r>
      <w:proofErr w:type="spellStart"/>
      <w:r w:rsidRPr="00A6579B">
        <w:t>yr</w:t>
      </w:r>
      <w:proofErr w:type="spellEnd"/>
    </w:p>
    <w:p w:rsidR="00C90B36" w:rsidRDefault="00A6579B">
      <w:r w:rsidRPr="00A6579B">
        <w:t xml:space="preserve"> </w:t>
      </w:r>
      <w:r w:rsidR="00C90B36">
        <w:t xml:space="preserve"> </w:t>
      </w:r>
      <w:proofErr w:type="spellStart"/>
      <w:r w:rsidRPr="00A6579B">
        <w:t>answ</w:t>
      </w:r>
      <w:proofErr w:type="spellEnd"/>
      <w:r w:rsidRPr="00A6579B">
        <w:t>]</w:t>
      </w:r>
      <w:proofErr w:type="gramStart"/>
      <w:r w:rsidRPr="00A6579B">
        <w:t>4 ,mix</w:t>
      </w:r>
      <w:proofErr w:type="gramEnd"/>
      <w:r w:rsidRPr="00A6579B">
        <w:t>$ numb]s &gt;e 5t]$ by add+ a</w:t>
      </w:r>
    </w:p>
    <w:p w:rsidR="00C90B36" w:rsidRDefault="00A6579B">
      <w:r w:rsidRPr="00A6579B">
        <w:t xml:space="preserve"> </w:t>
      </w:r>
      <w:r w:rsidR="00C90B36">
        <w:t xml:space="preserve"> </w:t>
      </w:r>
      <w:r w:rsidRPr="00A6579B">
        <w:t xml:space="preserve">space </w:t>
      </w:r>
      <w:proofErr w:type="spellStart"/>
      <w:proofErr w:type="gramStart"/>
      <w:r w:rsidRPr="00A6579B">
        <w:t>af</w:t>
      </w:r>
      <w:proofErr w:type="spellEnd"/>
      <w:r w:rsidRPr="00A6579B">
        <w:t xml:space="preserve"> !</w:t>
      </w:r>
      <w:proofErr w:type="gramEnd"/>
      <w:r w:rsidRPr="00A6579B">
        <w:t xml:space="preserve"> </w:t>
      </w:r>
      <w:proofErr w:type="gramStart"/>
      <w:r w:rsidRPr="00A6579B">
        <w:t>:ole</w:t>
      </w:r>
      <w:proofErr w:type="gramEnd"/>
      <w:r w:rsidRPr="00A6579B">
        <w:t xml:space="preserve"> numb]4 ,spaces &gt;e only</w:t>
      </w:r>
    </w:p>
    <w:p w:rsidR="00C90B36" w:rsidRDefault="00A6579B">
      <w:r w:rsidRPr="00A6579B">
        <w:t xml:space="preserve"> </w:t>
      </w:r>
      <w:r w:rsidR="00C90B36">
        <w:t xml:space="preserve"> </w:t>
      </w:r>
      <w:proofErr w:type="gramStart"/>
      <w:r w:rsidRPr="00A6579B">
        <w:t>all[</w:t>
      </w:r>
      <w:proofErr w:type="gramEnd"/>
      <w:r w:rsidRPr="00A6579B">
        <w:t>$ 2t :ole numb]s &amp; frac;ns4</w:t>
      </w:r>
    </w:p>
    <w:p w:rsidR="00E73BEB" w:rsidRDefault="00E73BEB">
      <w:r>
        <w:t xml:space="preserve">      </w:t>
      </w:r>
      <w:proofErr w:type="gramStart"/>
      <w:r w:rsidRPr="00E73BEB">
        <w:t>@.&lt;</w:t>
      </w:r>
      <w:proofErr w:type="gramEnd"/>
      <w:r w:rsidRPr="00E73BEB">
        <w:t>,texture 9dicates %ad$ &gt;ea4@.&gt;</w:t>
      </w:r>
    </w:p>
    <w:p w:rsidR="00C90B36" w:rsidRDefault="00080760">
      <w:r>
        <w:rPr>
          <w:noProof/>
        </w:rPr>
        <w:object w:dxaOrig="1440" w:dyaOrig="1440">
          <v:shape id="_x0000_s1173" type="#_x0000_t75" style="position:absolute;margin-left:69pt;margin-top:27.25pt;width:570.75pt;height:61.95pt;z-index:-251498496;mso-position-horizontal-relative:text;mso-position-vertical-relative:text">
            <v:imagedata r:id="rId9" o:title=""/>
          </v:shape>
          <o:OLEObject Type="Embed" ProgID="CorelDraw.Graphic.18" ShapeID="_x0000_s1173" DrawAspect="Content" ObjectID="_1832731046" r:id="rId19"/>
        </w:object>
      </w:r>
    </w:p>
    <w:p w:rsidR="004E3324" w:rsidRDefault="004E3324"/>
    <w:p w:rsidR="004E3324" w:rsidRDefault="004E3324"/>
    <w:p w:rsidR="004E3324" w:rsidRDefault="004E3324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C90B36" w:rsidRDefault="00C90B36"/>
    <w:p w:rsidR="004E3324" w:rsidRDefault="004E3324">
      <w:r>
        <w:t xml:space="preserve">                                     </w:t>
      </w:r>
      <w:r w:rsidRPr="006D6D6A">
        <w:t>#</w:t>
      </w:r>
      <w:r>
        <w:t>a</w:t>
      </w:r>
      <w:r w:rsidR="00E73BEB">
        <w:t>g</w:t>
      </w:r>
    </w:p>
    <w:p w:rsidR="00CA5C41" w:rsidRDefault="00B30F9F">
      <w:r>
        <w:lastRenderedPageBreak/>
        <w:t xml:space="preserve">            </w:t>
      </w:r>
      <w:proofErr w:type="gramStart"/>
      <w:r w:rsidRPr="00B30F9F">
        <w:t>,</w:t>
      </w:r>
      <w:proofErr w:type="spellStart"/>
      <w:r w:rsidRPr="00B30F9F">
        <w:t>jamie's</w:t>
      </w:r>
      <w:proofErr w:type="spellEnd"/>
      <w:proofErr w:type="gramEnd"/>
      <w:r w:rsidRPr="00B30F9F">
        <w:t xml:space="preserve"> ,</w:t>
      </w:r>
      <w:proofErr w:type="spellStart"/>
      <w:r w:rsidRPr="00B30F9F">
        <w:t>sav+s</w:t>
      </w:r>
      <w:proofErr w:type="spellEnd"/>
      <w:r>
        <w:t xml:space="preserve">        </w:t>
      </w:r>
      <w:r w:rsidR="00141B6E">
        <w:t xml:space="preserve"> </w:t>
      </w:r>
      <w:proofErr w:type="spellStart"/>
      <w:r w:rsidR="00CA5C41" w:rsidRPr="00CA5C41">
        <w:t>a</w:t>
      </w:r>
      <w:r w:rsidR="00CA5C41" w:rsidRPr="006D6D6A">
        <w:t>#</w:t>
      </w:r>
      <w:r w:rsidR="00CA5C41">
        <w:t>bj</w:t>
      </w:r>
      <w:proofErr w:type="spellEnd"/>
    </w:p>
    <w:p w:rsidR="00EF2B1D" w:rsidRDefault="00080760" w:rsidP="00EF2B1D">
      <w:bookmarkStart w:id="1" w:name="_GoBack"/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66" type="#_x0000_t75" style="position:absolute;margin-left:0;margin-top:7.55pt;width:393.65pt;height:684.95pt;z-index:251808768;mso-position-horizontal-relative:text;mso-position-vertical-relative:text">
            <v:imagedata r:id="rId20" o:title=""/>
          </v:shape>
          <o:OLEObject Type="Embed" ProgID="CorelDraw.Graphic.18" ShapeID="_x0000_s1166" DrawAspect="Content" ObjectID="_1832731047" r:id="rId21"/>
        </w:object>
      </w:r>
      <w:bookmarkEnd w:id="1"/>
    </w:p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EF2B1D" w:rsidRDefault="00EF2B1D" w:rsidP="00EF2B1D"/>
    <w:p w:rsidR="00CA5C41" w:rsidRDefault="00CA5C41"/>
    <w:p w:rsidR="004E3324" w:rsidRDefault="004E3324"/>
    <w:p w:rsidR="00246367" w:rsidRDefault="00246367"/>
    <w:p w:rsidR="00246367" w:rsidRDefault="00246367"/>
    <w:p w:rsidR="00246367" w:rsidRDefault="00246367"/>
    <w:p w:rsidR="00246367" w:rsidRDefault="00246367"/>
    <w:p w:rsidR="00246367" w:rsidRDefault="00246367"/>
    <w:p w:rsidR="00246367" w:rsidRDefault="00EF2B1D">
      <w:r>
        <w:t xml:space="preserve">                                     </w:t>
      </w:r>
      <w:r w:rsidRPr="006D6D6A">
        <w:t>#</w:t>
      </w:r>
      <w:proofErr w:type="spellStart"/>
      <w:r w:rsidR="006D2172">
        <w:t>ba</w:t>
      </w:r>
      <w:proofErr w:type="spellEnd"/>
    </w:p>
    <w:p w:rsidR="0038556D" w:rsidRDefault="00587056">
      <w:r w:rsidRPr="00587056">
        <w:lastRenderedPageBreak/>
        <w:t>#</w:t>
      </w:r>
      <w:proofErr w:type="gramStart"/>
      <w:r w:rsidRPr="00587056">
        <w:t>cc</w:t>
      </w:r>
      <w:r w:rsidR="00087917">
        <w:t xml:space="preserve"> </w:t>
      </w:r>
      <w:r w:rsidRPr="00587056">
        <w:t>,a</w:t>
      </w:r>
      <w:proofErr w:type="gramEnd"/>
      <w:r w:rsidRPr="00587056">
        <w:t xml:space="preserve"> figure is %[n4 ,! </w:t>
      </w:r>
      <w:r w:rsidR="0038556D" w:rsidRPr="00587056">
        <w:t>F</w:t>
      </w:r>
      <w:r w:rsidRPr="00587056">
        <w:t>igure</w:t>
      </w:r>
      <w:r w:rsidR="0038556D">
        <w:t xml:space="preserve">    </w:t>
      </w:r>
      <w:r w:rsidR="00087917">
        <w:t xml:space="preserve">  </w:t>
      </w:r>
      <w:r w:rsidR="0038556D" w:rsidRPr="006D6D6A">
        <w:t>#b</w:t>
      </w:r>
      <w:r w:rsidR="0038556D">
        <w:t>b</w:t>
      </w:r>
    </w:p>
    <w:p w:rsidR="00F17F5C" w:rsidRDefault="0038556D">
      <w:r w:rsidRPr="00587056">
        <w:t xml:space="preserve"> </w:t>
      </w:r>
      <w:r>
        <w:t xml:space="preserve">   </w:t>
      </w:r>
      <w:r w:rsidR="00587056" w:rsidRPr="00587056">
        <w:t>3si/s</w:t>
      </w:r>
      <w:r w:rsidR="00326023">
        <w:t xml:space="preserve"> </w:t>
      </w:r>
      <w:proofErr w:type="gramStart"/>
      <w:r w:rsidR="00587056" w:rsidRPr="00587056">
        <w:t>( two</w:t>
      </w:r>
      <w:proofErr w:type="gramEnd"/>
      <w:r w:rsidR="00587056" w:rsidRPr="00587056">
        <w:t xml:space="preserve"> l&gt;</w:t>
      </w:r>
      <w:proofErr w:type="spellStart"/>
      <w:r w:rsidR="00587056" w:rsidRPr="00587056">
        <w:t>ge</w:t>
      </w:r>
      <w:proofErr w:type="spellEnd"/>
      <w:r w:rsidR="00587056" w:rsidRPr="00587056">
        <w:t xml:space="preserve"> </w:t>
      </w:r>
      <w:proofErr w:type="spellStart"/>
      <w:r w:rsidR="00587056" w:rsidRPr="00587056">
        <w:t>squ</w:t>
      </w:r>
      <w:proofErr w:type="spellEnd"/>
      <w:r w:rsidR="00587056" w:rsidRPr="00587056">
        <w:t>&gt;es4 ,</w:t>
      </w:r>
      <w:proofErr w:type="spellStart"/>
      <w:r w:rsidR="00587056" w:rsidRPr="00587056">
        <w:t>ea</w:t>
      </w:r>
      <w:proofErr w:type="spellEnd"/>
      <w:r w:rsidR="00587056" w:rsidRPr="00587056">
        <w:t xml:space="preserve">* ( ! </w:t>
      </w:r>
    </w:p>
    <w:p w:rsidR="00F17F5C" w:rsidRDefault="00F17F5C">
      <w:r>
        <w:t xml:space="preserve">    </w:t>
      </w:r>
      <w:r w:rsidR="00587056" w:rsidRPr="00587056">
        <w:t>two</w:t>
      </w:r>
      <w:r w:rsidR="0038556D">
        <w:t xml:space="preserve"> </w:t>
      </w:r>
      <w:r w:rsidR="00587056" w:rsidRPr="00587056">
        <w:t>l&gt;</w:t>
      </w:r>
      <w:proofErr w:type="spellStart"/>
      <w:r w:rsidR="00587056" w:rsidRPr="00587056">
        <w:t>ge</w:t>
      </w:r>
      <w:proofErr w:type="spellEnd"/>
      <w:r>
        <w:t xml:space="preserve"> </w:t>
      </w:r>
      <w:proofErr w:type="spellStart"/>
      <w:r w:rsidR="00587056" w:rsidRPr="00587056">
        <w:t>squ</w:t>
      </w:r>
      <w:proofErr w:type="spellEnd"/>
      <w:r w:rsidR="00587056" w:rsidRPr="00587056">
        <w:t>&gt;es has an &gt;</w:t>
      </w:r>
      <w:proofErr w:type="spellStart"/>
      <w:r w:rsidR="00587056" w:rsidRPr="00587056">
        <w:t>ea</w:t>
      </w:r>
      <w:proofErr w:type="spellEnd"/>
      <w:r w:rsidR="00587056" w:rsidRPr="00587056">
        <w:t xml:space="preserve"> equal to </w:t>
      </w:r>
      <w:r>
        <w:t xml:space="preserve">  </w:t>
      </w:r>
    </w:p>
    <w:p w:rsidR="0038556D" w:rsidRDefault="00F17F5C">
      <w:r>
        <w:t xml:space="preserve">    </w:t>
      </w:r>
      <w:r w:rsidR="00587056" w:rsidRPr="00587056">
        <w:t>#a</w:t>
      </w:r>
      <w:r w:rsidR="0038556D">
        <w:t xml:space="preserve"> </w:t>
      </w:r>
      <w:proofErr w:type="spellStart"/>
      <w:r w:rsidR="00587056" w:rsidRPr="00587056">
        <w:t>squ</w:t>
      </w:r>
      <w:proofErr w:type="spellEnd"/>
      <w:r w:rsidR="00587056" w:rsidRPr="00587056">
        <w:t>&gt;e</w:t>
      </w:r>
      <w:r w:rsidR="0038556D">
        <w:t xml:space="preserve"> </w:t>
      </w:r>
      <w:r w:rsidR="00587056" w:rsidRPr="00587056">
        <w:t>unit</w:t>
      </w:r>
      <w:proofErr w:type="gramStart"/>
      <w:r w:rsidR="00587056" w:rsidRPr="00587056">
        <w:t>4 ,</w:t>
      </w:r>
      <w:proofErr w:type="gramEnd"/>
      <w:r w:rsidR="00587056" w:rsidRPr="00587056">
        <w:t>"s "</w:t>
      </w:r>
      <w:proofErr w:type="spellStart"/>
      <w:r w:rsidR="00587056" w:rsidRPr="00587056">
        <w:t>ps</w:t>
      </w:r>
      <w:proofErr w:type="spellEnd"/>
      <w:r w:rsidR="00587056" w:rsidRPr="00587056">
        <w:t xml:space="preserve"> ( ! figure &gt;e</w:t>
      </w:r>
    </w:p>
    <w:p w:rsidR="00587056" w:rsidRDefault="00587056">
      <w:r w:rsidRPr="00587056">
        <w:t xml:space="preserve"> </w:t>
      </w:r>
      <w:r w:rsidR="0038556D">
        <w:t xml:space="preserve">   </w:t>
      </w:r>
      <w:r w:rsidRPr="00587056">
        <w:t>%ad$4</w:t>
      </w:r>
    </w:p>
    <w:p w:rsidR="00F36AB1" w:rsidRDefault="006D2172" w:rsidP="00F36AB1">
      <w:r>
        <w:t xml:space="preserve">      </w:t>
      </w:r>
      <w:proofErr w:type="gramStart"/>
      <w:r w:rsidRPr="006D2172">
        <w:t>@.&lt;</w:t>
      </w:r>
      <w:proofErr w:type="gramEnd"/>
      <w:r w:rsidRPr="006D2172">
        <w:t>,texture 9dicates %ad$ &gt;ea4@.&gt;</w:t>
      </w:r>
    </w:p>
    <w:p w:rsidR="006D2172" w:rsidRDefault="00080760" w:rsidP="00F36AB1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67" type="#_x0000_t75" style="position:absolute;margin-left:35pt;margin-top:26.8pt;width:630pt;height:290.9pt;z-index:251810816;mso-position-horizontal-relative:text;mso-position-vertical-relative:text">
            <v:imagedata r:id="rId22" o:title=""/>
          </v:shape>
          <o:OLEObject Type="Embed" ProgID="CorelDraw.Graphic.18" ShapeID="_x0000_s1167" DrawAspect="Content" ObjectID="_1832731048" r:id="rId23"/>
        </w:object>
      </w:r>
    </w:p>
    <w:p w:rsidR="00F36AB1" w:rsidRDefault="00F36AB1" w:rsidP="00F36AB1"/>
    <w:p w:rsidR="00F36AB1" w:rsidRDefault="00F36AB1" w:rsidP="00F36AB1"/>
    <w:p w:rsidR="00EB4763" w:rsidRDefault="00EB4763"/>
    <w:p w:rsidR="00EB4763" w:rsidRDefault="00EB4763"/>
    <w:p w:rsidR="00F36AB1" w:rsidRDefault="00F36AB1"/>
    <w:p w:rsidR="00F36AB1" w:rsidRPr="007976D9" w:rsidRDefault="00F36AB1"/>
    <w:p w:rsidR="00F36AB1" w:rsidRPr="007976D9" w:rsidRDefault="00F36AB1"/>
    <w:p w:rsidR="00F36AB1" w:rsidRPr="007976D9" w:rsidRDefault="00F36AB1"/>
    <w:p w:rsidR="00F36AB1" w:rsidRPr="007976D9" w:rsidRDefault="00F36AB1"/>
    <w:p w:rsidR="00F36AB1" w:rsidRPr="007976D9" w:rsidRDefault="00F36AB1"/>
    <w:p w:rsidR="00F36AB1" w:rsidRPr="007976D9" w:rsidRDefault="00F36AB1"/>
    <w:p w:rsidR="00B43FFA" w:rsidRDefault="00B90E71">
      <w:r>
        <w:t xml:space="preserve">    </w:t>
      </w:r>
      <w:proofErr w:type="gramStart"/>
      <w:r w:rsidR="00F36AB1" w:rsidRPr="00F36AB1">
        <w:t>,:</w:t>
      </w:r>
      <w:proofErr w:type="gramEnd"/>
      <w:r w:rsidR="00F36AB1" w:rsidRPr="00F36AB1">
        <w:t xml:space="preserve"> </w:t>
      </w:r>
      <w:proofErr w:type="spellStart"/>
      <w:r w:rsidR="00F36AB1" w:rsidRPr="00F36AB1">
        <w:t>expres.n</w:t>
      </w:r>
      <w:proofErr w:type="spellEnd"/>
      <w:r w:rsidR="00F36AB1" w:rsidRPr="00F36AB1">
        <w:t xml:space="preserve"> repres5ts ! total am.t</w:t>
      </w:r>
      <w:r w:rsidR="00B43FFA">
        <w:t xml:space="preserve"> </w:t>
      </w:r>
      <w:r w:rsidR="00587056" w:rsidRPr="00F36AB1">
        <w:t>(</w:t>
      </w:r>
    </w:p>
    <w:p w:rsidR="00587056" w:rsidRPr="00F36AB1" w:rsidRDefault="00587056">
      <w:r w:rsidRPr="00F36AB1">
        <w:t xml:space="preserve"> </w:t>
      </w:r>
      <w:r w:rsidR="00B43FFA">
        <w:t xml:space="preserve">   </w:t>
      </w:r>
      <w:r w:rsidRPr="00F36AB1">
        <w:t>%ad$ &gt;</w:t>
      </w:r>
      <w:proofErr w:type="spellStart"/>
      <w:r w:rsidRPr="00F36AB1">
        <w:t>ea</w:t>
      </w:r>
      <w:proofErr w:type="spellEnd"/>
      <w:r w:rsidRPr="00F36AB1">
        <w:t xml:space="preserve"> </w:t>
      </w:r>
      <w:proofErr w:type="gramStart"/>
      <w:r w:rsidRPr="00F36AB1">
        <w:t>9 !</w:t>
      </w:r>
      <w:proofErr w:type="gramEnd"/>
      <w:r w:rsidRPr="00F36AB1">
        <w:t xml:space="preserve"> figure8</w:t>
      </w:r>
    </w:p>
    <w:p w:rsidR="00587056" w:rsidRPr="00DA4029" w:rsidRDefault="00587056">
      <w:pPr>
        <w:rPr>
          <w:lang w:val="es-MX"/>
        </w:rPr>
      </w:pPr>
      <w:r w:rsidRPr="00F36AB1">
        <w:t xml:space="preserve">  </w:t>
      </w:r>
      <w:proofErr w:type="gramStart"/>
      <w:r w:rsidRPr="00DA4029">
        <w:rPr>
          <w:lang w:val="es-MX"/>
        </w:rPr>
        <w:t>,a</w:t>
      </w:r>
      <w:proofErr w:type="gramEnd"/>
      <w:r w:rsidRPr="00DA4029">
        <w:rPr>
          <w:lang w:val="es-MX"/>
        </w:rPr>
        <w:t xml:space="preserve"> #j4bc"8#e </w:t>
      </w:r>
      <w:proofErr w:type="spellStart"/>
      <w:r w:rsidRPr="00DA4029">
        <w:rPr>
          <w:lang w:val="es-MX"/>
        </w:rPr>
        <w:t>squ</w:t>
      </w:r>
      <w:proofErr w:type="spellEnd"/>
      <w:r w:rsidRPr="00DA4029">
        <w:rPr>
          <w:lang w:val="es-MX"/>
        </w:rPr>
        <w:t xml:space="preserve">&gt;e </w:t>
      </w:r>
      <w:proofErr w:type="spellStart"/>
      <w:r w:rsidRPr="00DA4029">
        <w:rPr>
          <w:lang w:val="es-MX"/>
        </w:rPr>
        <w:t>units</w:t>
      </w:r>
      <w:proofErr w:type="spellEnd"/>
    </w:p>
    <w:p w:rsidR="00587056" w:rsidRDefault="00587056">
      <w:pPr>
        <w:rPr>
          <w:lang w:val="es-MX"/>
        </w:rPr>
      </w:pPr>
      <w:r w:rsidRPr="00DA4029">
        <w:rPr>
          <w:lang w:val="es-MX"/>
        </w:rPr>
        <w:t xml:space="preserve">  </w:t>
      </w:r>
      <w:proofErr w:type="gramStart"/>
      <w:r w:rsidRPr="00587056">
        <w:rPr>
          <w:lang w:val="es-MX"/>
        </w:rPr>
        <w:t>;,</w:t>
      </w:r>
      <w:proofErr w:type="gramEnd"/>
      <w:r w:rsidRPr="00587056">
        <w:rPr>
          <w:lang w:val="es-MX"/>
        </w:rPr>
        <w:t xml:space="preserve">b #bc"8#e </w:t>
      </w:r>
      <w:proofErr w:type="spellStart"/>
      <w:r w:rsidRPr="00587056">
        <w:rPr>
          <w:lang w:val="es-MX"/>
        </w:rPr>
        <w:t>squ</w:t>
      </w:r>
      <w:proofErr w:type="spellEnd"/>
      <w:r w:rsidRPr="00587056">
        <w:rPr>
          <w:lang w:val="es-MX"/>
        </w:rPr>
        <w:t xml:space="preserve">&gt;e </w:t>
      </w:r>
      <w:proofErr w:type="spellStart"/>
      <w:r w:rsidRPr="00587056">
        <w:rPr>
          <w:lang w:val="es-MX"/>
        </w:rPr>
        <w:t>units</w:t>
      </w:r>
      <w:proofErr w:type="spellEnd"/>
    </w:p>
    <w:p w:rsidR="00587056" w:rsidRDefault="00587056">
      <w:pPr>
        <w:rPr>
          <w:lang w:val="es-MX"/>
        </w:rPr>
      </w:pPr>
      <w:r>
        <w:rPr>
          <w:lang w:val="es-MX"/>
        </w:rPr>
        <w:t xml:space="preserve">  </w:t>
      </w:r>
      <w:proofErr w:type="gramStart"/>
      <w:r w:rsidRPr="00587056">
        <w:rPr>
          <w:lang w:val="es-MX"/>
        </w:rPr>
        <w:t>;,</w:t>
      </w:r>
      <w:proofErr w:type="gramEnd"/>
      <w:r w:rsidRPr="00587056">
        <w:rPr>
          <w:lang w:val="es-MX"/>
        </w:rPr>
        <w:t xml:space="preserve">c #j4jbc"8#j4jje </w:t>
      </w:r>
      <w:proofErr w:type="spellStart"/>
      <w:r w:rsidRPr="00587056">
        <w:rPr>
          <w:lang w:val="es-MX"/>
        </w:rPr>
        <w:t>squ</w:t>
      </w:r>
      <w:proofErr w:type="spellEnd"/>
      <w:r w:rsidRPr="00587056">
        <w:rPr>
          <w:lang w:val="es-MX"/>
        </w:rPr>
        <w:t xml:space="preserve">&gt;e </w:t>
      </w:r>
      <w:proofErr w:type="spellStart"/>
      <w:r w:rsidRPr="00587056">
        <w:rPr>
          <w:lang w:val="es-MX"/>
        </w:rPr>
        <w:t>units</w:t>
      </w:r>
      <w:proofErr w:type="spellEnd"/>
    </w:p>
    <w:p w:rsidR="00F36AB1" w:rsidRDefault="00587056">
      <w:pPr>
        <w:rPr>
          <w:lang w:val="es-MX"/>
        </w:rPr>
      </w:pPr>
      <w:r>
        <w:rPr>
          <w:lang w:val="es-MX"/>
        </w:rPr>
        <w:t xml:space="preserve">  </w:t>
      </w:r>
      <w:proofErr w:type="gramStart"/>
      <w:r w:rsidRPr="00587056">
        <w:rPr>
          <w:lang w:val="es-MX"/>
        </w:rPr>
        <w:t>;,</w:t>
      </w:r>
      <w:proofErr w:type="gramEnd"/>
      <w:r w:rsidRPr="00587056">
        <w:rPr>
          <w:lang w:val="es-MX"/>
        </w:rPr>
        <w:t xml:space="preserve">d #j4bc"8#j4e </w:t>
      </w:r>
      <w:proofErr w:type="spellStart"/>
      <w:r w:rsidRPr="00587056">
        <w:rPr>
          <w:lang w:val="es-MX"/>
        </w:rPr>
        <w:t>squ</w:t>
      </w:r>
      <w:proofErr w:type="spellEnd"/>
      <w:r w:rsidRPr="00587056">
        <w:rPr>
          <w:lang w:val="es-MX"/>
        </w:rPr>
        <w:t xml:space="preserve">&gt;e </w:t>
      </w:r>
      <w:proofErr w:type="spellStart"/>
      <w:r w:rsidRPr="00587056">
        <w:rPr>
          <w:lang w:val="es-MX"/>
        </w:rPr>
        <w:t>units</w:t>
      </w:r>
      <w:proofErr w:type="spellEnd"/>
    </w:p>
    <w:p w:rsidR="00F36AB1" w:rsidRPr="00F50BF9" w:rsidRDefault="00F36AB1">
      <w:r w:rsidRPr="00DA4029">
        <w:rPr>
          <w:lang w:val="es-MX"/>
        </w:rPr>
        <w:t xml:space="preserve">                                     </w:t>
      </w:r>
      <w:r w:rsidRPr="006D6D6A">
        <w:t>#</w:t>
      </w:r>
      <w:proofErr w:type="spellStart"/>
      <w:r w:rsidRPr="006D6D6A">
        <w:t>b</w:t>
      </w:r>
      <w:r w:rsidR="006D2172">
        <w:t>c</w:t>
      </w:r>
      <w:proofErr w:type="spellEnd"/>
    </w:p>
    <w:p w:rsidR="00695E94" w:rsidRDefault="000A6F72">
      <w:r>
        <w:lastRenderedPageBreak/>
        <w:t xml:space="preserve">            </w:t>
      </w:r>
      <w:proofErr w:type="gramStart"/>
      <w:r>
        <w:t>,</w:t>
      </w:r>
      <w:proofErr w:type="spellStart"/>
      <w:r>
        <w:t>hei</w:t>
      </w:r>
      <w:proofErr w:type="spellEnd"/>
      <w:proofErr w:type="gramEnd"/>
      <w:r>
        <w:t>&lt;t ( a ,girl</w:t>
      </w:r>
      <w:r w:rsidR="00F81CB3">
        <w:t xml:space="preserve">        </w:t>
      </w:r>
      <w:proofErr w:type="spellStart"/>
      <w:r w:rsidR="00F81CB3">
        <w:t>a</w:t>
      </w:r>
      <w:r w:rsidR="00695E94" w:rsidRPr="006D6D6A">
        <w:t>#b</w:t>
      </w:r>
      <w:r w:rsidR="00695E94">
        <w:t>d</w:t>
      </w:r>
      <w:proofErr w:type="spellEnd"/>
    </w:p>
    <w:p w:rsidR="00EE5D0E" w:rsidRDefault="00080760">
      <w:r>
        <w:rPr>
          <w:noProof/>
        </w:rPr>
        <w:object w:dxaOrig="1440" w:dyaOrig="1440">
          <v:shape id="_x0000_s1168" type="#_x0000_t75" style="position:absolute;margin-left:0;margin-top:11.4pt;width:417.05pt;height:486.6pt;z-index:-251504640;mso-position-horizontal-relative:text;mso-position-vertical-relative:text">
            <v:imagedata r:id="rId24" o:title=""/>
          </v:shape>
          <o:OLEObject Type="Embed" ProgID="CorelDraw.Graphic.18" ShapeID="_x0000_s1168" DrawAspect="Content" ObjectID="_1832731049" r:id="rId25"/>
        </w:object>
      </w:r>
    </w:p>
    <w:p w:rsidR="00EE5D0E" w:rsidRDefault="00EE5D0E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205CDF" w:rsidRDefault="00205CDF"/>
    <w:p w:rsidR="00D01501" w:rsidRDefault="005503DD">
      <w:r w:rsidRPr="005503DD">
        <w:t xml:space="preserve">  </w:t>
      </w:r>
      <w:r w:rsidR="00EE5D0E">
        <w:t xml:space="preserve">  </w:t>
      </w:r>
      <w:proofErr w:type="gramStart"/>
      <w:r w:rsidRPr="005503DD">
        <w:t>,h</w:t>
      </w:r>
      <w:proofErr w:type="gramEnd"/>
      <w:r w:rsidRPr="005503DD">
        <w:t>[ _m 9*es did ! girl gr[ 2t !</w:t>
      </w:r>
      <w:r w:rsidR="00D01501">
        <w:t xml:space="preserve"> </w:t>
      </w:r>
      <w:r w:rsidRPr="005503DD">
        <w:t>ages</w:t>
      </w:r>
    </w:p>
    <w:p w:rsidR="00EE5D0E" w:rsidRDefault="005503DD">
      <w:r w:rsidRPr="005503DD">
        <w:t xml:space="preserve"> </w:t>
      </w:r>
      <w:r w:rsidR="00D01501">
        <w:t xml:space="preserve">   </w:t>
      </w:r>
      <w:proofErr w:type="gramStart"/>
      <w:r w:rsidRPr="005503DD">
        <w:t>( #</w:t>
      </w:r>
      <w:proofErr w:type="gramEnd"/>
      <w:r w:rsidRPr="005503DD">
        <w:t>e &amp; #h8</w:t>
      </w:r>
    </w:p>
    <w:p w:rsidR="00EE5D0E" w:rsidRDefault="00EE5D0E">
      <w:r>
        <w:t xml:space="preserve">  </w:t>
      </w:r>
      <w:proofErr w:type="gramStart"/>
      <w:r w:rsidR="005503DD" w:rsidRPr="005503DD">
        <w:t>,a</w:t>
      </w:r>
      <w:proofErr w:type="gramEnd"/>
      <w:r w:rsidR="005503DD" w:rsidRPr="005503DD">
        <w:t xml:space="preserve"> #g</w:t>
      </w:r>
    </w:p>
    <w:p w:rsidR="00EE5D0E" w:rsidRDefault="00EE5D0E">
      <w:r>
        <w:t xml:space="preserve">  </w:t>
      </w:r>
      <w:proofErr w:type="gramStart"/>
      <w:r w:rsidR="005503DD" w:rsidRPr="005503DD">
        <w:t>;,</w:t>
      </w:r>
      <w:proofErr w:type="gramEnd"/>
      <w:r w:rsidR="005503DD" w:rsidRPr="005503DD">
        <w:t>b #h</w:t>
      </w:r>
    </w:p>
    <w:p w:rsidR="00EE5D0E" w:rsidRDefault="00EE5D0E">
      <w:r>
        <w:t xml:space="preserve">  </w:t>
      </w:r>
      <w:proofErr w:type="gramStart"/>
      <w:r w:rsidR="005503DD" w:rsidRPr="005503DD">
        <w:t>;,</w:t>
      </w:r>
      <w:proofErr w:type="gramEnd"/>
      <w:r w:rsidR="005503DD" w:rsidRPr="005503DD">
        <w:t>c #</w:t>
      </w:r>
      <w:proofErr w:type="spellStart"/>
      <w:r w:rsidR="005503DD" w:rsidRPr="005503DD">
        <w:t>i</w:t>
      </w:r>
      <w:proofErr w:type="spellEnd"/>
    </w:p>
    <w:p w:rsidR="0005224D" w:rsidRDefault="00EE5D0E">
      <w:r>
        <w:t xml:space="preserve">  </w:t>
      </w:r>
      <w:proofErr w:type="gramStart"/>
      <w:r w:rsidR="005503DD" w:rsidRPr="005503DD">
        <w:t>;,</w:t>
      </w:r>
      <w:proofErr w:type="gramEnd"/>
      <w:r w:rsidR="005503DD" w:rsidRPr="005503DD">
        <w:t>d #</w:t>
      </w:r>
      <w:proofErr w:type="spellStart"/>
      <w:r w:rsidR="005503DD" w:rsidRPr="005503DD">
        <w:t>aj</w:t>
      </w:r>
      <w:proofErr w:type="spellEnd"/>
      <w:r w:rsidR="00F81CB3">
        <w:t xml:space="preserve">                            </w:t>
      </w:r>
      <w:r w:rsidR="00071C4A" w:rsidRPr="006D6D6A">
        <w:t>#b</w:t>
      </w:r>
      <w:r w:rsidR="00224A59">
        <w:t>e</w:t>
      </w:r>
    </w:p>
    <w:p w:rsidR="002815D3" w:rsidRDefault="002815D3" w:rsidP="00412EDB">
      <w:r w:rsidRPr="002815D3">
        <w:lastRenderedPageBreak/>
        <w:t>#</w:t>
      </w:r>
      <w:proofErr w:type="gramStart"/>
      <w:r w:rsidRPr="002815D3">
        <w:t>cg ,</w:t>
      </w:r>
      <w:proofErr w:type="spellStart"/>
      <w:r w:rsidRPr="002815D3">
        <w:t>jake</w:t>
      </w:r>
      <w:proofErr w:type="spellEnd"/>
      <w:proofErr w:type="gramEnd"/>
      <w:r w:rsidRPr="002815D3">
        <w:t xml:space="preserve"> </w:t>
      </w:r>
      <w:proofErr w:type="spellStart"/>
      <w:r w:rsidRPr="002815D3">
        <w:t>ord</w:t>
      </w:r>
      <w:proofErr w:type="spellEnd"/>
      <w:r w:rsidRPr="002815D3">
        <w:t>]$ #c id5tical sleep+</w:t>
      </w:r>
      <w:r>
        <w:t xml:space="preserve">   #be</w:t>
      </w:r>
    </w:p>
    <w:p w:rsidR="002815D3" w:rsidRDefault="002815D3" w:rsidP="00412EDB">
      <w:r w:rsidRPr="002815D3">
        <w:t xml:space="preserve"> </w:t>
      </w:r>
      <w:r>
        <w:t xml:space="preserve">   </w:t>
      </w:r>
      <w:r w:rsidRPr="002815D3">
        <w:t xml:space="preserve">bags = a total </w:t>
      </w:r>
      <w:proofErr w:type="gramStart"/>
      <w:r w:rsidRPr="002815D3">
        <w:t>( @</w:t>
      </w:r>
      <w:proofErr w:type="gramEnd"/>
      <w:r w:rsidRPr="002815D3">
        <w:t>s#ge1 .1n 9clud+ !</w:t>
      </w:r>
    </w:p>
    <w:p w:rsidR="002815D3" w:rsidRDefault="002815D3" w:rsidP="00412EDB">
      <w:r>
        <w:t xml:space="preserve">   </w:t>
      </w:r>
      <w:r w:rsidRPr="002815D3">
        <w:t xml:space="preserve"> co/ </w:t>
      </w:r>
      <w:proofErr w:type="gramStart"/>
      <w:r w:rsidRPr="002815D3">
        <w:t>( %</w:t>
      </w:r>
      <w:proofErr w:type="gramEnd"/>
      <w:r w:rsidRPr="002815D3">
        <w:t>ipp+4 ,! %</w:t>
      </w:r>
      <w:proofErr w:type="spellStart"/>
      <w:r w:rsidRPr="002815D3">
        <w:t>ipp</w:t>
      </w:r>
      <w:proofErr w:type="spellEnd"/>
      <w:r w:rsidRPr="002815D3">
        <w:t>+ fee 0 @s#e</w:t>
      </w:r>
      <w:proofErr w:type="gramStart"/>
      <w:r w:rsidRPr="002815D3">
        <w:t>4 ,</w:t>
      </w:r>
      <w:proofErr w:type="gramEnd"/>
      <w:r w:rsidRPr="002815D3">
        <w:t>:</w:t>
      </w:r>
    </w:p>
    <w:p w:rsidR="002815D3" w:rsidRDefault="002815D3" w:rsidP="00412EDB">
      <w:r>
        <w:t xml:space="preserve">   </w:t>
      </w:r>
      <w:r w:rsidRPr="002815D3">
        <w:t xml:space="preserve"> numb] l9e </w:t>
      </w:r>
      <w:proofErr w:type="gramStart"/>
      <w:r w:rsidRPr="002815D3">
        <w:t>%[</w:t>
      </w:r>
      <w:proofErr w:type="gramEnd"/>
      <w:r w:rsidRPr="002815D3">
        <w:t>s h[ to calculate ! co/</w:t>
      </w:r>
    </w:p>
    <w:p w:rsidR="00412EDB" w:rsidRDefault="002815D3" w:rsidP="00412EDB">
      <w:r>
        <w:t xml:space="preserve">   </w:t>
      </w:r>
      <w:r w:rsidRPr="002815D3">
        <w:t xml:space="preserve"> </w:t>
      </w:r>
      <w:proofErr w:type="gramStart"/>
      <w:r w:rsidRPr="002815D3">
        <w:t xml:space="preserve">( </w:t>
      </w:r>
      <w:proofErr w:type="spellStart"/>
      <w:r w:rsidRPr="002815D3">
        <w:t>ea</w:t>
      </w:r>
      <w:proofErr w:type="spellEnd"/>
      <w:proofErr w:type="gramEnd"/>
      <w:r w:rsidRPr="002815D3">
        <w:t>* sleep+ bag &amp; ! co/ ( %ipp+8</w:t>
      </w:r>
      <w:r w:rsidR="00412EDB">
        <w:t xml:space="preserve">                                    </w:t>
      </w:r>
    </w:p>
    <w:p w:rsidR="002815D3" w:rsidRDefault="00A85BC8" w:rsidP="00412EDB">
      <w:r>
        <w:t xml:space="preserve">  </w:t>
      </w:r>
      <w:proofErr w:type="gramStart"/>
      <w:r>
        <w:t>,a</w:t>
      </w:r>
      <w:proofErr w:type="gramEnd"/>
    </w:p>
    <w:p w:rsidR="002815D3" w:rsidRDefault="00080760" w:rsidP="00412EDB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69" type="#_x0000_t75" style="position:absolute;margin-left:0;margin-top:26pt;width:630.8pt;height:160.6pt;z-index:251813888;mso-position-horizontal-relative:text;mso-position-vertical-relative:text">
            <v:imagedata r:id="rId26" o:title=""/>
          </v:shape>
          <o:OLEObject Type="Embed" ProgID="CorelDraw.Graphic.18" ShapeID="_x0000_s1169" DrawAspect="Content" ObjectID="_1832731050" r:id="rId27"/>
        </w:object>
      </w:r>
    </w:p>
    <w:p w:rsidR="002815D3" w:rsidRDefault="002815D3" w:rsidP="00412EDB"/>
    <w:p w:rsidR="00412EDB" w:rsidRDefault="00412EDB" w:rsidP="00412EDB"/>
    <w:p w:rsidR="00412EDB" w:rsidRDefault="00412EDB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>
      <w:r>
        <w:t xml:space="preserve">  </w:t>
      </w:r>
      <w:proofErr w:type="gramStart"/>
      <w:r>
        <w:t>;,</w:t>
      </w:r>
      <w:proofErr w:type="gramEnd"/>
      <w:r>
        <w:t>b</w:t>
      </w:r>
    </w:p>
    <w:p w:rsidR="00412EDB" w:rsidRDefault="00080760" w:rsidP="00412EDB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70" type="#_x0000_t75" style="position:absolute;margin-left:0;margin-top:28.8pt;width:630.8pt;height:153.35pt;z-index:251814912;mso-position-horizontal-relative:text;mso-position-vertical-relative:text">
            <v:imagedata r:id="rId28" o:title=""/>
          </v:shape>
          <o:OLEObject Type="Embed" ProgID="CorelDraw.Graphic.18" ShapeID="_x0000_s1170" DrawAspect="Content" ObjectID="_1832731051" r:id="rId29"/>
        </w:object>
      </w:r>
    </w:p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A85BC8" w:rsidRDefault="00A85BC8" w:rsidP="00412EDB">
      <w:r>
        <w:t xml:space="preserve">      </w:t>
      </w:r>
      <w:proofErr w:type="gramStart"/>
      <w:r w:rsidRPr="00A85BC8">
        <w:t>@.&lt;</w:t>
      </w:r>
      <w:proofErr w:type="gramEnd"/>
      <w:r w:rsidRPr="00A85BC8">
        <w:t>,</w:t>
      </w:r>
      <w:proofErr w:type="spellStart"/>
      <w:r w:rsidRPr="00A85BC8">
        <w:t>answ</w:t>
      </w:r>
      <w:proofErr w:type="spellEnd"/>
      <w:r w:rsidRPr="00A85BC8">
        <w:t>] *</w:t>
      </w:r>
      <w:proofErr w:type="spellStart"/>
      <w:r w:rsidRPr="00A85BC8">
        <w:t>oices</w:t>
      </w:r>
      <w:proofErr w:type="spellEnd"/>
      <w:r w:rsidRPr="00A85BC8">
        <w:t xml:space="preserve"> ;,c &amp; ;,d &gt;e on !</w:t>
      </w:r>
    </w:p>
    <w:p w:rsidR="00A85BC8" w:rsidRDefault="00A85BC8" w:rsidP="00412EDB">
      <w:r>
        <w:t xml:space="preserve">   </w:t>
      </w:r>
      <w:r w:rsidRPr="00A85BC8">
        <w:t xml:space="preserve"> </w:t>
      </w:r>
      <w:proofErr w:type="spellStart"/>
      <w:proofErr w:type="gramStart"/>
      <w:r w:rsidRPr="00A85BC8">
        <w:t>foll</w:t>
      </w:r>
      <w:proofErr w:type="spellEnd"/>
      <w:r w:rsidRPr="00A85BC8">
        <w:t>[</w:t>
      </w:r>
      <w:proofErr w:type="gramEnd"/>
      <w:r w:rsidRPr="00A85BC8">
        <w:t>+ page4@.&gt;</w:t>
      </w:r>
      <w:r>
        <w:t xml:space="preserve">                  #bf</w:t>
      </w:r>
    </w:p>
    <w:p w:rsidR="00A85BC8" w:rsidRDefault="00A85BC8" w:rsidP="00412EDB">
      <w:r>
        <w:lastRenderedPageBreak/>
        <w:t xml:space="preserve">  </w:t>
      </w:r>
      <w:proofErr w:type="gramStart"/>
      <w:r>
        <w:t>;,</w:t>
      </w:r>
      <w:proofErr w:type="gramEnd"/>
      <w:r>
        <w:t xml:space="preserve">c                               </w:t>
      </w:r>
      <w:proofErr w:type="spellStart"/>
      <w:r>
        <w:t>a#be</w:t>
      </w:r>
      <w:proofErr w:type="spellEnd"/>
    </w:p>
    <w:p w:rsidR="00A85BC8" w:rsidRDefault="00080760" w:rsidP="00412EDB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71" type="#_x0000_t75" style="position:absolute;margin-left:0;margin-top:25.8pt;width:630.8pt;height:153.35pt;z-index:251815936;mso-position-horizontal-relative:text;mso-position-vertical-relative:text">
            <v:imagedata r:id="rId30" o:title=""/>
          </v:shape>
          <o:OLEObject Type="Embed" ProgID="CorelDraw.Graphic.18" ShapeID="_x0000_s1171" DrawAspect="Content" ObjectID="_1832731052" r:id="rId31"/>
        </w:object>
      </w:r>
    </w:p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412EDB" w:rsidRDefault="00412EDB" w:rsidP="00412EDB"/>
    <w:p w:rsidR="00A85BC8" w:rsidRDefault="00A85BC8" w:rsidP="00412EDB"/>
    <w:p w:rsidR="00A85BC8" w:rsidRDefault="00A85BC8" w:rsidP="00412EDB">
      <w:r>
        <w:t xml:space="preserve">  </w:t>
      </w:r>
      <w:proofErr w:type="gramStart"/>
      <w:r>
        <w:t>;,</w:t>
      </w:r>
      <w:proofErr w:type="gramEnd"/>
      <w:r>
        <w:t>d</w:t>
      </w:r>
    </w:p>
    <w:p w:rsidR="00412EDB" w:rsidRDefault="00412EDB" w:rsidP="00412EDB"/>
    <w:p w:rsidR="00412EDB" w:rsidRDefault="00080760" w:rsidP="00412EDB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172" type="#_x0000_t75" style="position:absolute;margin-left:0;margin-top:0;width:630.8pt;height:160.6pt;z-index:251816960;mso-position-horizontal-relative:text;mso-position-vertical-relative:text">
            <v:imagedata r:id="rId32" o:title=""/>
          </v:shape>
          <o:OLEObject Type="Embed" ProgID="CorelDraw.Graphic.18" ShapeID="_x0000_s1172" DrawAspect="Content" ObjectID="_1832731053" r:id="rId33"/>
        </w:object>
      </w:r>
    </w:p>
    <w:p w:rsidR="00412EDB" w:rsidRDefault="00412EDB" w:rsidP="00412EDB"/>
    <w:p w:rsidR="00412EDB" w:rsidRDefault="00412EDB" w:rsidP="00412EDB"/>
    <w:p w:rsidR="00412EDB" w:rsidRDefault="00412EDB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A85BC8" w:rsidRDefault="00A85BC8" w:rsidP="00412EDB"/>
    <w:p w:rsidR="0005224D" w:rsidRDefault="0005224D"/>
    <w:p w:rsidR="0005224D" w:rsidRDefault="00763584">
      <w:r>
        <w:t xml:space="preserve">                                     </w:t>
      </w:r>
      <w:r w:rsidRPr="006D6D6A">
        <w:t>#</w:t>
      </w:r>
      <w:proofErr w:type="spellStart"/>
      <w:r w:rsidRPr="006D6D6A">
        <w:t>b</w:t>
      </w:r>
      <w:r w:rsidR="0073243C">
        <w:t>g</w:t>
      </w:r>
      <w:proofErr w:type="spellEnd"/>
    </w:p>
    <w:sectPr w:rsidR="0005224D" w:rsidSect="00566CE4">
      <w:pgSz w:w="16560" w:h="15840" w:code="123"/>
      <w:pgMar w:top="720" w:right="720" w:bottom="547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Braille29">
    <w:panose1 w:val="02070304020205020404"/>
    <w:charset w:val="00"/>
    <w:family w:val="roman"/>
    <w:pitch w:val="variable"/>
    <w:sig w:usb0="00002003" w:usb1="00000000" w:usb2="00000000" w:usb3="00000000" w:csb0="0000004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360"/>
  <w:drawingGridVerticalSpacing w:val="57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4185"/>
    <w:rsid w:val="0000086B"/>
    <w:rsid w:val="00001328"/>
    <w:rsid w:val="00001C75"/>
    <w:rsid w:val="0000393D"/>
    <w:rsid w:val="00006D69"/>
    <w:rsid w:val="00025798"/>
    <w:rsid w:val="00026500"/>
    <w:rsid w:val="00027AD4"/>
    <w:rsid w:val="0003117F"/>
    <w:rsid w:val="00032826"/>
    <w:rsid w:val="00033289"/>
    <w:rsid w:val="00033441"/>
    <w:rsid w:val="0003513E"/>
    <w:rsid w:val="000357C6"/>
    <w:rsid w:val="0003663A"/>
    <w:rsid w:val="00037DE2"/>
    <w:rsid w:val="0004097E"/>
    <w:rsid w:val="000409B0"/>
    <w:rsid w:val="00043632"/>
    <w:rsid w:val="00043B68"/>
    <w:rsid w:val="00043E91"/>
    <w:rsid w:val="00047CF0"/>
    <w:rsid w:val="0005224D"/>
    <w:rsid w:val="00052654"/>
    <w:rsid w:val="00054865"/>
    <w:rsid w:val="00056D1A"/>
    <w:rsid w:val="0006178A"/>
    <w:rsid w:val="00065657"/>
    <w:rsid w:val="00070066"/>
    <w:rsid w:val="00071C4A"/>
    <w:rsid w:val="0007256D"/>
    <w:rsid w:val="0007325E"/>
    <w:rsid w:val="000756D7"/>
    <w:rsid w:val="000760A9"/>
    <w:rsid w:val="00080760"/>
    <w:rsid w:val="0008187C"/>
    <w:rsid w:val="00081FBD"/>
    <w:rsid w:val="0008375D"/>
    <w:rsid w:val="00087917"/>
    <w:rsid w:val="000906D0"/>
    <w:rsid w:val="00090987"/>
    <w:rsid w:val="000976C8"/>
    <w:rsid w:val="000A24F5"/>
    <w:rsid w:val="000A5944"/>
    <w:rsid w:val="000A656A"/>
    <w:rsid w:val="000A6F72"/>
    <w:rsid w:val="000B2E96"/>
    <w:rsid w:val="000B3010"/>
    <w:rsid w:val="000B72E6"/>
    <w:rsid w:val="000C4B38"/>
    <w:rsid w:val="000C74B6"/>
    <w:rsid w:val="000C79CA"/>
    <w:rsid w:val="000D175A"/>
    <w:rsid w:val="000D2DF1"/>
    <w:rsid w:val="000D57FB"/>
    <w:rsid w:val="000D6CF2"/>
    <w:rsid w:val="000E0C11"/>
    <w:rsid w:val="000E18CF"/>
    <w:rsid w:val="000E2BEF"/>
    <w:rsid w:val="000E2E46"/>
    <w:rsid w:val="000E3D99"/>
    <w:rsid w:val="000E710A"/>
    <w:rsid w:val="000F2118"/>
    <w:rsid w:val="000F39FA"/>
    <w:rsid w:val="000F3B5C"/>
    <w:rsid w:val="000F3C31"/>
    <w:rsid w:val="000F79E7"/>
    <w:rsid w:val="00106A53"/>
    <w:rsid w:val="00110BA1"/>
    <w:rsid w:val="0011184C"/>
    <w:rsid w:val="00111FC1"/>
    <w:rsid w:val="00114CFA"/>
    <w:rsid w:val="00114EA1"/>
    <w:rsid w:val="0011663D"/>
    <w:rsid w:val="00117A51"/>
    <w:rsid w:val="001213C1"/>
    <w:rsid w:val="00123684"/>
    <w:rsid w:val="00123E70"/>
    <w:rsid w:val="0012600A"/>
    <w:rsid w:val="0012657A"/>
    <w:rsid w:val="001266F5"/>
    <w:rsid w:val="00127E6B"/>
    <w:rsid w:val="00135495"/>
    <w:rsid w:val="0013559F"/>
    <w:rsid w:val="00136C28"/>
    <w:rsid w:val="00137F32"/>
    <w:rsid w:val="00141B6E"/>
    <w:rsid w:val="00143DA8"/>
    <w:rsid w:val="00145602"/>
    <w:rsid w:val="00145FC8"/>
    <w:rsid w:val="00147770"/>
    <w:rsid w:val="00150829"/>
    <w:rsid w:val="001513D5"/>
    <w:rsid w:val="00151429"/>
    <w:rsid w:val="00153C3E"/>
    <w:rsid w:val="00156523"/>
    <w:rsid w:val="0015710F"/>
    <w:rsid w:val="00157C98"/>
    <w:rsid w:val="00160FED"/>
    <w:rsid w:val="001628E8"/>
    <w:rsid w:val="00163C0F"/>
    <w:rsid w:val="0016522A"/>
    <w:rsid w:val="00167C6E"/>
    <w:rsid w:val="00170712"/>
    <w:rsid w:val="001711BF"/>
    <w:rsid w:val="00171407"/>
    <w:rsid w:val="001729D2"/>
    <w:rsid w:val="00175BF8"/>
    <w:rsid w:val="001800B9"/>
    <w:rsid w:val="00181F8B"/>
    <w:rsid w:val="00183E05"/>
    <w:rsid w:val="0018412F"/>
    <w:rsid w:val="00185AE3"/>
    <w:rsid w:val="00190820"/>
    <w:rsid w:val="00192870"/>
    <w:rsid w:val="0019354E"/>
    <w:rsid w:val="00193AF6"/>
    <w:rsid w:val="00194247"/>
    <w:rsid w:val="001A02B4"/>
    <w:rsid w:val="001A72AA"/>
    <w:rsid w:val="001B033F"/>
    <w:rsid w:val="001B1E2D"/>
    <w:rsid w:val="001B22F3"/>
    <w:rsid w:val="001B4DA4"/>
    <w:rsid w:val="001B5652"/>
    <w:rsid w:val="001B59C8"/>
    <w:rsid w:val="001B7A2F"/>
    <w:rsid w:val="001C30A6"/>
    <w:rsid w:val="001C3505"/>
    <w:rsid w:val="001C4412"/>
    <w:rsid w:val="001C58F1"/>
    <w:rsid w:val="001D5013"/>
    <w:rsid w:val="001D5C92"/>
    <w:rsid w:val="001D6912"/>
    <w:rsid w:val="001D769B"/>
    <w:rsid w:val="001E2CA5"/>
    <w:rsid w:val="001E75BF"/>
    <w:rsid w:val="001E7DC9"/>
    <w:rsid w:val="001F3B4D"/>
    <w:rsid w:val="00202630"/>
    <w:rsid w:val="00204235"/>
    <w:rsid w:val="00204C09"/>
    <w:rsid w:val="0020512A"/>
    <w:rsid w:val="00205CDF"/>
    <w:rsid w:val="00207214"/>
    <w:rsid w:val="00211D9E"/>
    <w:rsid w:val="002123E3"/>
    <w:rsid w:val="002128E2"/>
    <w:rsid w:val="002147E7"/>
    <w:rsid w:val="002153B1"/>
    <w:rsid w:val="00220540"/>
    <w:rsid w:val="002216EB"/>
    <w:rsid w:val="00222B6C"/>
    <w:rsid w:val="00224A59"/>
    <w:rsid w:val="002363D7"/>
    <w:rsid w:val="00236985"/>
    <w:rsid w:val="002375BA"/>
    <w:rsid w:val="00237CE2"/>
    <w:rsid w:val="00241A14"/>
    <w:rsid w:val="00244D5C"/>
    <w:rsid w:val="00246367"/>
    <w:rsid w:val="00246F21"/>
    <w:rsid w:val="00252216"/>
    <w:rsid w:val="00255C20"/>
    <w:rsid w:val="00260615"/>
    <w:rsid w:val="002618FD"/>
    <w:rsid w:val="00261B0B"/>
    <w:rsid w:val="002625C8"/>
    <w:rsid w:val="0026640E"/>
    <w:rsid w:val="00271010"/>
    <w:rsid w:val="00271E57"/>
    <w:rsid w:val="002771E5"/>
    <w:rsid w:val="0028050C"/>
    <w:rsid w:val="00280A0E"/>
    <w:rsid w:val="002815D3"/>
    <w:rsid w:val="00285071"/>
    <w:rsid w:val="0028588B"/>
    <w:rsid w:val="00290797"/>
    <w:rsid w:val="00292555"/>
    <w:rsid w:val="002978AF"/>
    <w:rsid w:val="002A23C0"/>
    <w:rsid w:val="002A2C3C"/>
    <w:rsid w:val="002A400A"/>
    <w:rsid w:val="002A593A"/>
    <w:rsid w:val="002B7094"/>
    <w:rsid w:val="002C16D8"/>
    <w:rsid w:val="002C1D9B"/>
    <w:rsid w:val="002C2DBF"/>
    <w:rsid w:val="002C2F30"/>
    <w:rsid w:val="002C4D19"/>
    <w:rsid w:val="002C6D09"/>
    <w:rsid w:val="002C7D08"/>
    <w:rsid w:val="002D3598"/>
    <w:rsid w:val="002E0BDB"/>
    <w:rsid w:val="002E5B02"/>
    <w:rsid w:val="002E70DD"/>
    <w:rsid w:val="002F0598"/>
    <w:rsid w:val="002F0A12"/>
    <w:rsid w:val="002F3833"/>
    <w:rsid w:val="0030287A"/>
    <w:rsid w:val="003033C2"/>
    <w:rsid w:val="00304AD8"/>
    <w:rsid w:val="00306B14"/>
    <w:rsid w:val="00310119"/>
    <w:rsid w:val="0031058B"/>
    <w:rsid w:val="00312E67"/>
    <w:rsid w:val="003132B7"/>
    <w:rsid w:val="003171FF"/>
    <w:rsid w:val="00317DFE"/>
    <w:rsid w:val="00320646"/>
    <w:rsid w:val="00320B2B"/>
    <w:rsid w:val="003232B2"/>
    <w:rsid w:val="00326023"/>
    <w:rsid w:val="00327172"/>
    <w:rsid w:val="00330900"/>
    <w:rsid w:val="0033092E"/>
    <w:rsid w:val="003328E1"/>
    <w:rsid w:val="00336421"/>
    <w:rsid w:val="00336964"/>
    <w:rsid w:val="00346B7A"/>
    <w:rsid w:val="0035042A"/>
    <w:rsid w:val="00355CBB"/>
    <w:rsid w:val="00356EDD"/>
    <w:rsid w:val="00360218"/>
    <w:rsid w:val="0036096D"/>
    <w:rsid w:val="00365F15"/>
    <w:rsid w:val="003676C7"/>
    <w:rsid w:val="00370F92"/>
    <w:rsid w:val="00372494"/>
    <w:rsid w:val="00373046"/>
    <w:rsid w:val="0037659C"/>
    <w:rsid w:val="00380F3F"/>
    <w:rsid w:val="0038409C"/>
    <w:rsid w:val="0038556D"/>
    <w:rsid w:val="00386BEA"/>
    <w:rsid w:val="003911D7"/>
    <w:rsid w:val="00391321"/>
    <w:rsid w:val="00393BCD"/>
    <w:rsid w:val="0039583A"/>
    <w:rsid w:val="003A2288"/>
    <w:rsid w:val="003A3380"/>
    <w:rsid w:val="003A372D"/>
    <w:rsid w:val="003A3BC4"/>
    <w:rsid w:val="003A4E10"/>
    <w:rsid w:val="003B0229"/>
    <w:rsid w:val="003B3EF5"/>
    <w:rsid w:val="003B5A3E"/>
    <w:rsid w:val="003B5DC8"/>
    <w:rsid w:val="003C0BA9"/>
    <w:rsid w:val="003D5CDA"/>
    <w:rsid w:val="003D7B30"/>
    <w:rsid w:val="003E4733"/>
    <w:rsid w:val="003E487A"/>
    <w:rsid w:val="003E59B2"/>
    <w:rsid w:val="003E5A54"/>
    <w:rsid w:val="003E6166"/>
    <w:rsid w:val="003F012D"/>
    <w:rsid w:val="003F2489"/>
    <w:rsid w:val="003F3524"/>
    <w:rsid w:val="003F4952"/>
    <w:rsid w:val="00400CE9"/>
    <w:rsid w:val="00400D40"/>
    <w:rsid w:val="00405901"/>
    <w:rsid w:val="00407537"/>
    <w:rsid w:val="004076D2"/>
    <w:rsid w:val="00407D5E"/>
    <w:rsid w:val="00410A36"/>
    <w:rsid w:val="00411223"/>
    <w:rsid w:val="00412EDB"/>
    <w:rsid w:val="004135B0"/>
    <w:rsid w:val="0041367E"/>
    <w:rsid w:val="0041441D"/>
    <w:rsid w:val="004147BD"/>
    <w:rsid w:val="00414B04"/>
    <w:rsid w:val="00420A21"/>
    <w:rsid w:val="00421296"/>
    <w:rsid w:val="00425692"/>
    <w:rsid w:val="00427F28"/>
    <w:rsid w:val="00441C4F"/>
    <w:rsid w:val="004427ED"/>
    <w:rsid w:val="004435B2"/>
    <w:rsid w:val="00443E83"/>
    <w:rsid w:val="004461DC"/>
    <w:rsid w:val="00454087"/>
    <w:rsid w:val="004550C4"/>
    <w:rsid w:val="00456D86"/>
    <w:rsid w:val="00461DEE"/>
    <w:rsid w:val="00475481"/>
    <w:rsid w:val="004761DE"/>
    <w:rsid w:val="00480FFE"/>
    <w:rsid w:val="004811E9"/>
    <w:rsid w:val="00482E35"/>
    <w:rsid w:val="0048302E"/>
    <w:rsid w:val="0048418B"/>
    <w:rsid w:val="00484DF5"/>
    <w:rsid w:val="00485845"/>
    <w:rsid w:val="00485DD8"/>
    <w:rsid w:val="004863A1"/>
    <w:rsid w:val="00487F09"/>
    <w:rsid w:val="00492FD5"/>
    <w:rsid w:val="004A06FF"/>
    <w:rsid w:val="004A0B28"/>
    <w:rsid w:val="004A3B36"/>
    <w:rsid w:val="004A3DFE"/>
    <w:rsid w:val="004A55C4"/>
    <w:rsid w:val="004B1986"/>
    <w:rsid w:val="004B1CEC"/>
    <w:rsid w:val="004B235C"/>
    <w:rsid w:val="004B2899"/>
    <w:rsid w:val="004B2916"/>
    <w:rsid w:val="004B2CFA"/>
    <w:rsid w:val="004B2D2F"/>
    <w:rsid w:val="004B5AA5"/>
    <w:rsid w:val="004B5BF1"/>
    <w:rsid w:val="004C1049"/>
    <w:rsid w:val="004C2089"/>
    <w:rsid w:val="004D01BC"/>
    <w:rsid w:val="004D4185"/>
    <w:rsid w:val="004D456C"/>
    <w:rsid w:val="004D457E"/>
    <w:rsid w:val="004D4A6D"/>
    <w:rsid w:val="004D52B9"/>
    <w:rsid w:val="004D7885"/>
    <w:rsid w:val="004D78AA"/>
    <w:rsid w:val="004D7C46"/>
    <w:rsid w:val="004E0978"/>
    <w:rsid w:val="004E185B"/>
    <w:rsid w:val="004E30BF"/>
    <w:rsid w:val="004E3324"/>
    <w:rsid w:val="004E36F4"/>
    <w:rsid w:val="004E3AE2"/>
    <w:rsid w:val="004E6E9C"/>
    <w:rsid w:val="004F1511"/>
    <w:rsid w:val="004F2481"/>
    <w:rsid w:val="004F568F"/>
    <w:rsid w:val="004F75DF"/>
    <w:rsid w:val="004F76E8"/>
    <w:rsid w:val="00500CF2"/>
    <w:rsid w:val="00506E17"/>
    <w:rsid w:val="00507F5F"/>
    <w:rsid w:val="00510EF4"/>
    <w:rsid w:val="00512996"/>
    <w:rsid w:val="005156A2"/>
    <w:rsid w:val="0051739E"/>
    <w:rsid w:val="00517909"/>
    <w:rsid w:val="005204A8"/>
    <w:rsid w:val="00520A0F"/>
    <w:rsid w:val="005225AF"/>
    <w:rsid w:val="00522818"/>
    <w:rsid w:val="00522A07"/>
    <w:rsid w:val="00522AE4"/>
    <w:rsid w:val="00522B03"/>
    <w:rsid w:val="0052746E"/>
    <w:rsid w:val="0052777E"/>
    <w:rsid w:val="00531EE5"/>
    <w:rsid w:val="00544B23"/>
    <w:rsid w:val="005503DD"/>
    <w:rsid w:val="00556E16"/>
    <w:rsid w:val="005572C4"/>
    <w:rsid w:val="00562499"/>
    <w:rsid w:val="00563A3B"/>
    <w:rsid w:val="00566CE4"/>
    <w:rsid w:val="0057094F"/>
    <w:rsid w:val="00577E56"/>
    <w:rsid w:val="00580C24"/>
    <w:rsid w:val="00582684"/>
    <w:rsid w:val="00583A77"/>
    <w:rsid w:val="00587056"/>
    <w:rsid w:val="005873D2"/>
    <w:rsid w:val="00592C43"/>
    <w:rsid w:val="0059491C"/>
    <w:rsid w:val="005962EF"/>
    <w:rsid w:val="005A00DF"/>
    <w:rsid w:val="005A20EC"/>
    <w:rsid w:val="005A28F8"/>
    <w:rsid w:val="005A396B"/>
    <w:rsid w:val="005A5B65"/>
    <w:rsid w:val="005A69E5"/>
    <w:rsid w:val="005A6D3C"/>
    <w:rsid w:val="005B14D6"/>
    <w:rsid w:val="005B1E55"/>
    <w:rsid w:val="005B69A3"/>
    <w:rsid w:val="005B7C8F"/>
    <w:rsid w:val="005C03C1"/>
    <w:rsid w:val="005C10C2"/>
    <w:rsid w:val="005C3550"/>
    <w:rsid w:val="005C4776"/>
    <w:rsid w:val="005C480E"/>
    <w:rsid w:val="005C5082"/>
    <w:rsid w:val="005C5AEB"/>
    <w:rsid w:val="005C60C1"/>
    <w:rsid w:val="005C795F"/>
    <w:rsid w:val="005D0DF3"/>
    <w:rsid w:val="005D3E1A"/>
    <w:rsid w:val="005D6176"/>
    <w:rsid w:val="005D7B3A"/>
    <w:rsid w:val="005E3C0F"/>
    <w:rsid w:val="005E3D23"/>
    <w:rsid w:val="005E7A7F"/>
    <w:rsid w:val="005F2BD0"/>
    <w:rsid w:val="005F3DE3"/>
    <w:rsid w:val="005F6428"/>
    <w:rsid w:val="005F785F"/>
    <w:rsid w:val="00600A88"/>
    <w:rsid w:val="00601861"/>
    <w:rsid w:val="006041E8"/>
    <w:rsid w:val="006044A9"/>
    <w:rsid w:val="006115AE"/>
    <w:rsid w:val="006155A3"/>
    <w:rsid w:val="00617961"/>
    <w:rsid w:val="0062117D"/>
    <w:rsid w:val="006218B8"/>
    <w:rsid w:val="006224B6"/>
    <w:rsid w:val="006227A6"/>
    <w:rsid w:val="00622C54"/>
    <w:rsid w:val="00626960"/>
    <w:rsid w:val="00630641"/>
    <w:rsid w:val="006332D4"/>
    <w:rsid w:val="00634E0D"/>
    <w:rsid w:val="006352A6"/>
    <w:rsid w:val="00640653"/>
    <w:rsid w:val="006409BA"/>
    <w:rsid w:val="0064110D"/>
    <w:rsid w:val="00645A70"/>
    <w:rsid w:val="006524DC"/>
    <w:rsid w:val="0065417B"/>
    <w:rsid w:val="0065491B"/>
    <w:rsid w:val="00654FA9"/>
    <w:rsid w:val="0066056A"/>
    <w:rsid w:val="00660805"/>
    <w:rsid w:val="00660EB0"/>
    <w:rsid w:val="00662283"/>
    <w:rsid w:val="006644A5"/>
    <w:rsid w:val="006648C5"/>
    <w:rsid w:val="00664BCA"/>
    <w:rsid w:val="00665300"/>
    <w:rsid w:val="00666EBE"/>
    <w:rsid w:val="00671C8C"/>
    <w:rsid w:val="00682195"/>
    <w:rsid w:val="00683CC7"/>
    <w:rsid w:val="00686B55"/>
    <w:rsid w:val="00687B97"/>
    <w:rsid w:val="00695E94"/>
    <w:rsid w:val="00696E28"/>
    <w:rsid w:val="006A21A1"/>
    <w:rsid w:val="006A5B66"/>
    <w:rsid w:val="006A6FF3"/>
    <w:rsid w:val="006B0277"/>
    <w:rsid w:val="006B1169"/>
    <w:rsid w:val="006B1D51"/>
    <w:rsid w:val="006B2BEC"/>
    <w:rsid w:val="006B2D6A"/>
    <w:rsid w:val="006B3D29"/>
    <w:rsid w:val="006B4157"/>
    <w:rsid w:val="006B47FC"/>
    <w:rsid w:val="006B66E2"/>
    <w:rsid w:val="006B7576"/>
    <w:rsid w:val="006C135F"/>
    <w:rsid w:val="006C26F1"/>
    <w:rsid w:val="006C2762"/>
    <w:rsid w:val="006C4E31"/>
    <w:rsid w:val="006C65B6"/>
    <w:rsid w:val="006C746D"/>
    <w:rsid w:val="006D1C77"/>
    <w:rsid w:val="006D2172"/>
    <w:rsid w:val="006D2DE4"/>
    <w:rsid w:val="006D67AD"/>
    <w:rsid w:val="006D6D6A"/>
    <w:rsid w:val="006E1B98"/>
    <w:rsid w:val="006E2967"/>
    <w:rsid w:val="006E4361"/>
    <w:rsid w:val="006E43D2"/>
    <w:rsid w:val="006E736F"/>
    <w:rsid w:val="006F289C"/>
    <w:rsid w:val="006F4772"/>
    <w:rsid w:val="00701722"/>
    <w:rsid w:val="00702AE9"/>
    <w:rsid w:val="00707DE0"/>
    <w:rsid w:val="00707FBA"/>
    <w:rsid w:val="00711122"/>
    <w:rsid w:val="00714BE7"/>
    <w:rsid w:val="0071721B"/>
    <w:rsid w:val="00717811"/>
    <w:rsid w:val="00717A6B"/>
    <w:rsid w:val="00726BF1"/>
    <w:rsid w:val="007275D2"/>
    <w:rsid w:val="00730F0A"/>
    <w:rsid w:val="0073243C"/>
    <w:rsid w:val="007327D3"/>
    <w:rsid w:val="00734114"/>
    <w:rsid w:val="00735A2C"/>
    <w:rsid w:val="00750D46"/>
    <w:rsid w:val="007579F9"/>
    <w:rsid w:val="00757ABA"/>
    <w:rsid w:val="00762BDA"/>
    <w:rsid w:val="00763584"/>
    <w:rsid w:val="00764C5B"/>
    <w:rsid w:val="0076565D"/>
    <w:rsid w:val="007712DD"/>
    <w:rsid w:val="007776C3"/>
    <w:rsid w:val="00781BD9"/>
    <w:rsid w:val="00782BBE"/>
    <w:rsid w:val="00783120"/>
    <w:rsid w:val="00783689"/>
    <w:rsid w:val="00790496"/>
    <w:rsid w:val="00791DE8"/>
    <w:rsid w:val="007925CA"/>
    <w:rsid w:val="007976D9"/>
    <w:rsid w:val="007A1FC0"/>
    <w:rsid w:val="007A46D3"/>
    <w:rsid w:val="007A6754"/>
    <w:rsid w:val="007B01C6"/>
    <w:rsid w:val="007B023E"/>
    <w:rsid w:val="007B0341"/>
    <w:rsid w:val="007B0771"/>
    <w:rsid w:val="007B11ED"/>
    <w:rsid w:val="007B2253"/>
    <w:rsid w:val="007B5B6C"/>
    <w:rsid w:val="007C0722"/>
    <w:rsid w:val="007C5883"/>
    <w:rsid w:val="007D0723"/>
    <w:rsid w:val="007D1933"/>
    <w:rsid w:val="007D2271"/>
    <w:rsid w:val="007D2627"/>
    <w:rsid w:val="007D355D"/>
    <w:rsid w:val="007D42C8"/>
    <w:rsid w:val="007D64E7"/>
    <w:rsid w:val="007D7EFC"/>
    <w:rsid w:val="007E085A"/>
    <w:rsid w:val="007E66C6"/>
    <w:rsid w:val="007E7625"/>
    <w:rsid w:val="007E7986"/>
    <w:rsid w:val="007F05FA"/>
    <w:rsid w:val="007F26F2"/>
    <w:rsid w:val="007F2EE3"/>
    <w:rsid w:val="007F43B8"/>
    <w:rsid w:val="007F4CC3"/>
    <w:rsid w:val="007F570A"/>
    <w:rsid w:val="007F742A"/>
    <w:rsid w:val="007F7F25"/>
    <w:rsid w:val="008027F1"/>
    <w:rsid w:val="0080307E"/>
    <w:rsid w:val="00803A4E"/>
    <w:rsid w:val="00805C18"/>
    <w:rsid w:val="0080626A"/>
    <w:rsid w:val="008100E3"/>
    <w:rsid w:val="00811665"/>
    <w:rsid w:val="0081464F"/>
    <w:rsid w:val="00815DCD"/>
    <w:rsid w:val="008240C9"/>
    <w:rsid w:val="0083379E"/>
    <w:rsid w:val="00833874"/>
    <w:rsid w:val="00837F95"/>
    <w:rsid w:val="00840028"/>
    <w:rsid w:val="00840577"/>
    <w:rsid w:val="00840B0E"/>
    <w:rsid w:val="00844A32"/>
    <w:rsid w:val="00846DEE"/>
    <w:rsid w:val="008471E4"/>
    <w:rsid w:val="00851E91"/>
    <w:rsid w:val="00852C80"/>
    <w:rsid w:val="00853030"/>
    <w:rsid w:val="00857377"/>
    <w:rsid w:val="008634F7"/>
    <w:rsid w:val="00864FAD"/>
    <w:rsid w:val="00866861"/>
    <w:rsid w:val="00872E7C"/>
    <w:rsid w:val="00873D5C"/>
    <w:rsid w:val="00876235"/>
    <w:rsid w:val="00881999"/>
    <w:rsid w:val="00881E7B"/>
    <w:rsid w:val="00882181"/>
    <w:rsid w:val="008847E4"/>
    <w:rsid w:val="00890A72"/>
    <w:rsid w:val="008A29D5"/>
    <w:rsid w:val="008A3F13"/>
    <w:rsid w:val="008A7536"/>
    <w:rsid w:val="008B0B1F"/>
    <w:rsid w:val="008B306E"/>
    <w:rsid w:val="008B3F28"/>
    <w:rsid w:val="008B43BD"/>
    <w:rsid w:val="008B4A62"/>
    <w:rsid w:val="008B7C0F"/>
    <w:rsid w:val="008C068C"/>
    <w:rsid w:val="008C1688"/>
    <w:rsid w:val="008C1DDF"/>
    <w:rsid w:val="008C4D73"/>
    <w:rsid w:val="008C6BE2"/>
    <w:rsid w:val="008C6C4D"/>
    <w:rsid w:val="008D0264"/>
    <w:rsid w:val="008D0A03"/>
    <w:rsid w:val="008D0DBE"/>
    <w:rsid w:val="008D5489"/>
    <w:rsid w:val="008E424F"/>
    <w:rsid w:val="008E4F4D"/>
    <w:rsid w:val="008E74C7"/>
    <w:rsid w:val="008F0416"/>
    <w:rsid w:val="008F06C4"/>
    <w:rsid w:val="008F1036"/>
    <w:rsid w:val="008F2C31"/>
    <w:rsid w:val="008F327F"/>
    <w:rsid w:val="008F32DD"/>
    <w:rsid w:val="008F3856"/>
    <w:rsid w:val="008F546B"/>
    <w:rsid w:val="008F5F6C"/>
    <w:rsid w:val="008F6879"/>
    <w:rsid w:val="008F6DB6"/>
    <w:rsid w:val="009003C8"/>
    <w:rsid w:val="0090059C"/>
    <w:rsid w:val="009007EA"/>
    <w:rsid w:val="00901ABB"/>
    <w:rsid w:val="00902A72"/>
    <w:rsid w:val="00902F41"/>
    <w:rsid w:val="00904DCE"/>
    <w:rsid w:val="00905E1E"/>
    <w:rsid w:val="00906518"/>
    <w:rsid w:val="00907796"/>
    <w:rsid w:val="00911CC3"/>
    <w:rsid w:val="009127E3"/>
    <w:rsid w:val="009136F8"/>
    <w:rsid w:val="00913893"/>
    <w:rsid w:val="00913D8F"/>
    <w:rsid w:val="00913FE8"/>
    <w:rsid w:val="00914B58"/>
    <w:rsid w:val="0091562C"/>
    <w:rsid w:val="0091736F"/>
    <w:rsid w:val="009242BA"/>
    <w:rsid w:val="00924526"/>
    <w:rsid w:val="00927C71"/>
    <w:rsid w:val="00930CB1"/>
    <w:rsid w:val="0093334F"/>
    <w:rsid w:val="00933AEF"/>
    <w:rsid w:val="00934377"/>
    <w:rsid w:val="009360BE"/>
    <w:rsid w:val="0093741D"/>
    <w:rsid w:val="00940BF6"/>
    <w:rsid w:val="009438F4"/>
    <w:rsid w:val="00945DED"/>
    <w:rsid w:val="00946576"/>
    <w:rsid w:val="00946A55"/>
    <w:rsid w:val="009533B9"/>
    <w:rsid w:val="00955E8A"/>
    <w:rsid w:val="009567C0"/>
    <w:rsid w:val="009623E1"/>
    <w:rsid w:val="00963D3A"/>
    <w:rsid w:val="0096421B"/>
    <w:rsid w:val="009661CF"/>
    <w:rsid w:val="00970A1E"/>
    <w:rsid w:val="00970BD7"/>
    <w:rsid w:val="00973DC2"/>
    <w:rsid w:val="009770A1"/>
    <w:rsid w:val="0098037E"/>
    <w:rsid w:val="009812AF"/>
    <w:rsid w:val="0098200D"/>
    <w:rsid w:val="0098239E"/>
    <w:rsid w:val="009823C2"/>
    <w:rsid w:val="00984C4C"/>
    <w:rsid w:val="00985F06"/>
    <w:rsid w:val="00986790"/>
    <w:rsid w:val="00990002"/>
    <w:rsid w:val="00990948"/>
    <w:rsid w:val="009913D4"/>
    <w:rsid w:val="009916F8"/>
    <w:rsid w:val="00992AFB"/>
    <w:rsid w:val="00993356"/>
    <w:rsid w:val="0099703E"/>
    <w:rsid w:val="009974A2"/>
    <w:rsid w:val="009A1FA7"/>
    <w:rsid w:val="009A2D12"/>
    <w:rsid w:val="009A31B3"/>
    <w:rsid w:val="009B0533"/>
    <w:rsid w:val="009B0728"/>
    <w:rsid w:val="009B0E53"/>
    <w:rsid w:val="009B2BBD"/>
    <w:rsid w:val="009B3E0F"/>
    <w:rsid w:val="009B46B5"/>
    <w:rsid w:val="009B4E66"/>
    <w:rsid w:val="009B5D0B"/>
    <w:rsid w:val="009C1828"/>
    <w:rsid w:val="009C1F5E"/>
    <w:rsid w:val="009C5C27"/>
    <w:rsid w:val="009C7011"/>
    <w:rsid w:val="009D1C79"/>
    <w:rsid w:val="009D1ECC"/>
    <w:rsid w:val="009D21F2"/>
    <w:rsid w:val="009D5C39"/>
    <w:rsid w:val="009D6A69"/>
    <w:rsid w:val="009E0F1E"/>
    <w:rsid w:val="009E16BA"/>
    <w:rsid w:val="009F4648"/>
    <w:rsid w:val="009F48FF"/>
    <w:rsid w:val="009F534F"/>
    <w:rsid w:val="00A042A9"/>
    <w:rsid w:val="00A04BDD"/>
    <w:rsid w:val="00A1226D"/>
    <w:rsid w:val="00A12615"/>
    <w:rsid w:val="00A13AFD"/>
    <w:rsid w:val="00A1594D"/>
    <w:rsid w:val="00A200B6"/>
    <w:rsid w:val="00A2041C"/>
    <w:rsid w:val="00A226A2"/>
    <w:rsid w:val="00A25262"/>
    <w:rsid w:val="00A25780"/>
    <w:rsid w:val="00A32666"/>
    <w:rsid w:val="00A32F0C"/>
    <w:rsid w:val="00A33437"/>
    <w:rsid w:val="00A3409A"/>
    <w:rsid w:val="00A355A5"/>
    <w:rsid w:val="00A40B5C"/>
    <w:rsid w:val="00A62CBE"/>
    <w:rsid w:val="00A6579B"/>
    <w:rsid w:val="00A66A31"/>
    <w:rsid w:val="00A66C9D"/>
    <w:rsid w:val="00A708A4"/>
    <w:rsid w:val="00A7470A"/>
    <w:rsid w:val="00A75F33"/>
    <w:rsid w:val="00A83B8A"/>
    <w:rsid w:val="00A856BD"/>
    <w:rsid w:val="00A85BC8"/>
    <w:rsid w:val="00A86F14"/>
    <w:rsid w:val="00A910F4"/>
    <w:rsid w:val="00A94D66"/>
    <w:rsid w:val="00AA0205"/>
    <w:rsid w:val="00AA5FB7"/>
    <w:rsid w:val="00AB4674"/>
    <w:rsid w:val="00AB4995"/>
    <w:rsid w:val="00AB5FE4"/>
    <w:rsid w:val="00AC302F"/>
    <w:rsid w:val="00AC42DF"/>
    <w:rsid w:val="00AC6AB2"/>
    <w:rsid w:val="00AD0AB7"/>
    <w:rsid w:val="00AD2653"/>
    <w:rsid w:val="00AD6287"/>
    <w:rsid w:val="00AE3429"/>
    <w:rsid w:val="00AE410E"/>
    <w:rsid w:val="00AF1967"/>
    <w:rsid w:val="00AF196C"/>
    <w:rsid w:val="00AF1A46"/>
    <w:rsid w:val="00AF4016"/>
    <w:rsid w:val="00B0273F"/>
    <w:rsid w:val="00B05092"/>
    <w:rsid w:val="00B07306"/>
    <w:rsid w:val="00B12A64"/>
    <w:rsid w:val="00B1526A"/>
    <w:rsid w:val="00B16803"/>
    <w:rsid w:val="00B20D1B"/>
    <w:rsid w:val="00B218C3"/>
    <w:rsid w:val="00B24599"/>
    <w:rsid w:val="00B245C5"/>
    <w:rsid w:val="00B2713A"/>
    <w:rsid w:val="00B30F9F"/>
    <w:rsid w:val="00B3665F"/>
    <w:rsid w:val="00B3739D"/>
    <w:rsid w:val="00B4248E"/>
    <w:rsid w:val="00B43FFA"/>
    <w:rsid w:val="00B549B3"/>
    <w:rsid w:val="00B5713B"/>
    <w:rsid w:val="00B576EF"/>
    <w:rsid w:val="00B61019"/>
    <w:rsid w:val="00B6172D"/>
    <w:rsid w:val="00B61A8E"/>
    <w:rsid w:val="00B622D1"/>
    <w:rsid w:val="00B63186"/>
    <w:rsid w:val="00B648D7"/>
    <w:rsid w:val="00B65357"/>
    <w:rsid w:val="00B66951"/>
    <w:rsid w:val="00B70041"/>
    <w:rsid w:val="00B766A9"/>
    <w:rsid w:val="00B80C4A"/>
    <w:rsid w:val="00B84033"/>
    <w:rsid w:val="00B86BEF"/>
    <w:rsid w:val="00B8785D"/>
    <w:rsid w:val="00B90E71"/>
    <w:rsid w:val="00B91D20"/>
    <w:rsid w:val="00B92A0B"/>
    <w:rsid w:val="00B94C2B"/>
    <w:rsid w:val="00B95833"/>
    <w:rsid w:val="00B9707D"/>
    <w:rsid w:val="00BA5351"/>
    <w:rsid w:val="00BA5FAC"/>
    <w:rsid w:val="00BB29AD"/>
    <w:rsid w:val="00BB58B2"/>
    <w:rsid w:val="00BB680D"/>
    <w:rsid w:val="00BC08D2"/>
    <w:rsid w:val="00BC2D07"/>
    <w:rsid w:val="00BC4644"/>
    <w:rsid w:val="00BC7219"/>
    <w:rsid w:val="00BC78F2"/>
    <w:rsid w:val="00BC7C66"/>
    <w:rsid w:val="00BD1818"/>
    <w:rsid w:val="00BD2F29"/>
    <w:rsid w:val="00BD5959"/>
    <w:rsid w:val="00BE20B1"/>
    <w:rsid w:val="00BE5E86"/>
    <w:rsid w:val="00BE6A4E"/>
    <w:rsid w:val="00BF0041"/>
    <w:rsid w:val="00BF0A11"/>
    <w:rsid w:val="00BF240E"/>
    <w:rsid w:val="00BF2689"/>
    <w:rsid w:val="00BF68C5"/>
    <w:rsid w:val="00C04FBD"/>
    <w:rsid w:val="00C06E50"/>
    <w:rsid w:val="00C11BA5"/>
    <w:rsid w:val="00C12677"/>
    <w:rsid w:val="00C1276F"/>
    <w:rsid w:val="00C14185"/>
    <w:rsid w:val="00C20AB3"/>
    <w:rsid w:val="00C218C8"/>
    <w:rsid w:val="00C21E2B"/>
    <w:rsid w:val="00C223F8"/>
    <w:rsid w:val="00C2318C"/>
    <w:rsid w:val="00C244D5"/>
    <w:rsid w:val="00C31F2B"/>
    <w:rsid w:val="00C361B4"/>
    <w:rsid w:val="00C361D8"/>
    <w:rsid w:val="00C363D3"/>
    <w:rsid w:val="00C420A7"/>
    <w:rsid w:val="00C423A3"/>
    <w:rsid w:val="00C45AAD"/>
    <w:rsid w:val="00C464AD"/>
    <w:rsid w:val="00C51F66"/>
    <w:rsid w:val="00C52AB3"/>
    <w:rsid w:val="00C539DF"/>
    <w:rsid w:val="00C5493C"/>
    <w:rsid w:val="00C5534F"/>
    <w:rsid w:val="00C56108"/>
    <w:rsid w:val="00C613E3"/>
    <w:rsid w:val="00C6158D"/>
    <w:rsid w:val="00C623FE"/>
    <w:rsid w:val="00C6767A"/>
    <w:rsid w:val="00C67B2D"/>
    <w:rsid w:val="00C75007"/>
    <w:rsid w:val="00C75720"/>
    <w:rsid w:val="00C76AAA"/>
    <w:rsid w:val="00C8003D"/>
    <w:rsid w:val="00C90B36"/>
    <w:rsid w:val="00C915F9"/>
    <w:rsid w:val="00C91DDE"/>
    <w:rsid w:val="00C9338E"/>
    <w:rsid w:val="00C93CF6"/>
    <w:rsid w:val="00C94C44"/>
    <w:rsid w:val="00CA1122"/>
    <w:rsid w:val="00CA4A98"/>
    <w:rsid w:val="00CA5C41"/>
    <w:rsid w:val="00CA5E27"/>
    <w:rsid w:val="00CB6003"/>
    <w:rsid w:val="00CC07A7"/>
    <w:rsid w:val="00CC3C9A"/>
    <w:rsid w:val="00CC4460"/>
    <w:rsid w:val="00CC4EBB"/>
    <w:rsid w:val="00CD20A3"/>
    <w:rsid w:val="00CD2159"/>
    <w:rsid w:val="00CE10B5"/>
    <w:rsid w:val="00CE256B"/>
    <w:rsid w:val="00CE55F5"/>
    <w:rsid w:val="00CE6F9F"/>
    <w:rsid w:val="00CF17DC"/>
    <w:rsid w:val="00CF3731"/>
    <w:rsid w:val="00CF3F41"/>
    <w:rsid w:val="00CF5B64"/>
    <w:rsid w:val="00CF6A61"/>
    <w:rsid w:val="00D01501"/>
    <w:rsid w:val="00D01FCF"/>
    <w:rsid w:val="00D02319"/>
    <w:rsid w:val="00D03CF2"/>
    <w:rsid w:val="00D06B86"/>
    <w:rsid w:val="00D10829"/>
    <w:rsid w:val="00D11519"/>
    <w:rsid w:val="00D1213C"/>
    <w:rsid w:val="00D1374B"/>
    <w:rsid w:val="00D13EA9"/>
    <w:rsid w:val="00D1580B"/>
    <w:rsid w:val="00D218E6"/>
    <w:rsid w:val="00D2588D"/>
    <w:rsid w:val="00D25D18"/>
    <w:rsid w:val="00D30690"/>
    <w:rsid w:val="00D30C35"/>
    <w:rsid w:val="00D33220"/>
    <w:rsid w:val="00D35EC4"/>
    <w:rsid w:val="00D37123"/>
    <w:rsid w:val="00D4224A"/>
    <w:rsid w:val="00D430B7"/>
    <w:rsid w:val="00D52DD2"/>
    <w:rsid w:val="00D62803"/>
    <w:rsid w:val="00D630CA"/>
    <w:rsid w:val="00D63A28"/>
    <w:rsid w:val="00D6464B"/>
    <w:rsid w:val="00D701E5"/>
    <w:rsid w:val="00D723CB"/>
    <w:rsid w:val="00D72880"/>
    <w:rsid w:val="00D733F6"/>
    <w:rsid w:val="00D73ABB"/>
    <w:rsid w:val="00D7438D"/>
    <w:rsid w:val="00D77296"/>
    <w:rsid w:val="00D83364"/>
    <w:rsid w:val="00D84E2F"/>
    <w:rsid w:val="00D916BB"/>
    <w:rsid w:val="00D918D3"/>
    <w:rsid w:val="00D920D2"/>
    <w:rsid w:val="00D9282A"/>
    <w:rsid w:val="00D94096"/>
    <w:rsid w:val="00D95CD6"/>
    <w:rsid w:val="00D964DC"/>
    <w:rsid w:val="00DA4029"/>
    <w:rsid w:val="00DA5E57"/>
    <w:rsid w:val="00DA761F"/>
    <w:rsid w:val="00DB43CF"/>
    <w:rsid w:val="00DB4AE4"/>
    <w:rsid w:val="00DB5553"/>
    <w:rsid w:val="00DB64BF"/>
    <w:rsid w:val="00DC0A55"/>
    <w:rsid w:val="00DC1889"/>
    <w:rsid w:val="00DC23C7"/>
    <w:rsid w:val="00DD178D"/>
    <w:rsid w:val="00DD2807"/>
    <w:rsid w:val="00DD3D7E"/>
    <w:rsid w:val="00DD3FBD"/>
    <w:rsid w:val="00DD4868"/>
    <w:rsid w:val="00DD4E5B"/>
    <w:rsid w:val="00DD6093"/>
    <w:rsid w:val="00DD67F5"/>
    <w:rsid w:val="00DD70C0"/>
    <w:rsid w:val="00DD7FAA"/>
    <w:rsid w:val="00DE15BC"/>
    <w:rsid w:val="00DE3A3D"/>
    <w:rsid w:val="00DE3A63"/>
    <w:rsid w:val="00DE5728"/>
    <w:rsid w:val="00DE74C2"/>
    <w:rsid w:val="00DF6DD1"/>
    <w:rsid w:val="00DF76F9"/>
    <w:rsid w:val="00E02DCC"/>
    <w:rsid w:val="00E02E50"/>
    <w:rsid w:val="00E03AC4"/>
    <w:rsid w:val="00E0527F"/>
    <w:rsid w:val="00E05B9A"/>
    <w:rsid w:val="00E0703D"/>
    <w:rsid w:val="00E07462"/>
    <w:rsid w:val="00E10C5D"/>
    <w:rsid w:val="00E11517"/>
    <w:rsid w:val="00E1164A"/>
    <w:rsid w:val="00E12072"/>
    <w:rsid w:val="00E166BE"/>
    <w:rsid w:val="00E209C3"/>
    <w:rsid w:val="00E20B05"/>
    <w:rsid w:val="00E248B8"/>
    <w:rsid w:val="00E2616B"/>
    <w:rsid w:val="00E27146"/>
    <w:rsid w:val="00E31BD6"/>
    <w:rsid w:val="00E322F9"/>
    <w:rsid w:val="00E3699C"/>
    <w:rsid w:val="00E435EF"/>
    <w:rsid w:val="00E450B5"/>
    <w:rsid w:val="00E45A93"/>
    <w:rsid w:val="00E45CA4"/>
    <w:rsid w:val="00E54DE7"/>
    <w:rsid w:val="00E55E43"/>
    <w:rsid w:val="00E5603B"/>
    <w:rsid w:val="00E57326"/>
    <w:rsid w:val="00E6060B"/>
    <w:rsid w:val="00E61569"/>
    <w:rsid w:val="00E61DA9"/>
    <w:rsid w:val="00E64A17"/>
    <w:rsid w:val="00E65572"/>
    <w:rsid w:val="00E65FB6"/>
    <w:rsid w:val="00E6618D"/>
    <w:rsid w:val="00E67ED3"/>
    <w:rsid w:val="00E67EFF"/>
    <w:rsid w:val="00E70235"/>
    <w:rsid w:val="00E73A37"/>
    <w:rsid w:val="00E73BEB"/>
    <w:rsid w:val="00E73C4E"/>
    <w:rsid w:val="00E73ECE"/>
    <w:rsid w:val="00E7667A"/>
    <w:rsid w:val="00E77A5D"/>
    <w:rsid w:val="00E835B0"/>
    <w:rsid w:val="00E85643"/>
    <w:rsid w:val="00E857F3"/>
    <w:rsid w:val="00E87283"/>
    <w:rsid w:val="00E87DE1"/>
    <w:rsid w:val="00E90245"/>
    <w:rsid w:val="00E90481"/>
    <w:rsid w:val="00E94AFC"/>
    <w:rsid w:val="00E964A4"/>
    <w:rsid w:val="00EA31DD"/>
    <w:rsid w:val="00EA4A21"/>
    <w:rsid w:val="00EA61FC"/>
    <w:rsid w:val="00EA7F27"/>
    <w:rsid w:val="00EB4763"/>
    <w:rsid w:val="00EB5350"/>
    <w:rsid w:val="00EB58B3"/>
    <w:rsid w:val="00EB61CA"/>
    <w:rsid w:val="00EC109A"/>
    <w:rsid w:val="00EC13CF"/>
    <w:rsid w:val="00EC22AC"/>
    <w:rsid w:val="00EC46FA"/>
    <w:rsid w:val="00EC4F16"/>
    <w:rsid w:val="00EC5071"/>
    <w:rsid w:val="00EC660E"/>
    <w:rsid w:val="00EC789C"/>
    <w:rsid w:val="00ED2305"/>
    <w:rsid w:val="00ED298B"/>
    <w:rsid w:val="00ED29F6"/>
    <w:rsid w:val="00EE0A83"/>
    <w:rsid w:val="00EE1746"/>
    <w:rsid w:val="00EE24C4"/>
    <w:rsid w:val="00EE3777"/>
    <w:rsid w:val="00EE3A07"/>
    <w:rsid w:val="00EE588F"/>
    <w:rsid w:val="00EE5D0E"/>
    <w:rsid w:val="00EE6CCE"/>
    <w:rsid w:val="00EE7B8C"/>
    <w:rsid w:val="00EF0B6E"/>
    <w:rsid w:val="00EF288E"/>
    <w:rsid w:val="00EF2B1D"/>
    <w:rsid w:val="00F00E8B"/>
    <w:rsid w:val="00F02BA1"/>
    <w:rsid w:val="00F069BD"/>
    <w:rsid w:val="00F10FE3"/>
    <w:rsid w:val="00F11F1E"/>
    <w:rsid w:val="00F12D86"/>
    <w:rsid w:val="00F136C8"/>
    <w:rsid w:val="00F13B60"/>
    <w:rsid w:val="00F156F5"/>
    <w:rsid w:val="00F17B32"/>
    <w:rsid w:val="00F17B9E"/>
    <w:rsid w:val="00F17F5C"/>
    <w:rsid w:val="00F21261"/>
    <w:rsid w:val="00F24977"/>
    <w:rsid w:val="00F25FF7"/>
    <w:rsid w:val="00F31040"/>
    <w:rsid w:val="00F3303C"/>
    <w:rsid w:val="00F348E2"/>
    <w:rsid w:val="00F36AB1"/>
    <w:rsid w:val="00F36E58"/>
    <w:rsid w:val="00F40278"/>
    <w:rsid w:val="00F43ADB"/>
    <w:rsid w:val="00F44290"/>
    <w:rsid w:val="00F44387"/>
    <w:rsid w:val="00F45169"/>
    <w:rsid w:val="00F46209"/>
    <w:rsid w:val="00F50BF9"/>
    <w:rsid w:val="00F50E55"/>
    <w:rsid w:val="00F52824"/>
    <w:rsid w:val="00F52CCA"/>
    <w:rsid w:val="00F54C59"/>
    <w:rsid w:val="00F57F3F"/>
    <w:rsid w:val="00F61AEE"/>
    <w:rsid w:val="00F63493"/>
    <w:rsid w:val="00F63C3A"/>
    <w:rsid w:val="00F675E8"/>
    <w:rsid w:val="00F70AB7"/>
    <w:rsid w:val="00F71A79"/>
    <w:rsid w:val="00F728BC"/>
    <w:rsid w:val="00F75FEA"/>
    <w:rsid w:val="00F76FF0"/>
    <w:rsid w:val="00F807AB"/>
    <w:rsid w:val="00F81CB3"/>
    <w:rsid w:val="00F826F5"/>
    <w:rsid w:val="00F850C8"/>
    <w:rsid w:val="00F8731B"/>
    <w:rsid w:val="00F93C95"/>
    <w:rsid w:val="00F95655"/>
    <w:rsid w:val="00FA111A"/>
    <w:rsid w:val="00FA1F2D"/>
    <w:rsid w:val="00FA271E"/>
    <w:rsid w:val="00FA399B"/>
    <w:rsid w:val="00FA5A1D"/>
    <w:rsid w:val="00FA6818"/>
    <w:rsid w:val="00FA6F07"/>
    <w:rsid w:val="00FB1D44"/>
    <w:rsid w:val="00FB3142"/>
    <w:rsid w:val="00FB4D58"/>
    <w:rsid w:val="00FB5E38"/>
    <w:rsid w:val="00FB649E"/>
    <w:rsid w:val="00FC01F8"/>
    <w:rsid w:val="00FC0DD5"/>
    <w:rsid w:val="00FC50E4"/>
    <w:rsid w:val="00FC60D4"/>
    <w:rsid w:val="00FD20BD"/>
    <w:rsid w:val="00FD2372"/>
    <w:rsid w:val="00FD48B2"/>
    <w:rsid w:val="00FE1173"/>
    <w:rsid w:val="00FE3377"/>
    <w:rsid w:val="00FE7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4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5:docId w15:val="{967442BC-0990-48A8-8F11-966FD9D94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Braille29" w:eastAsia="Times New Roman" w:hAnsi="Braille29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042A9"/>
    <w:rPr>
      <w:sz w:val="58"/>
      <w:szCs w:val="58"/>
    </w:rPr>
  </w:style>
  <w:style w:type="paragraph" w:styleId="Heading1">
    <w:name w:val="heading 1"/>
    <w:basedOn w:val="Normal"/>
    <w:next w:val="Normal"/>
    <w:link w:val="Heading1Char"/>
    <w:uiPriority w:val="9"/>
    <w:qFormat/>
    <w:rsid w:val="005C480E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x-none" w:eastAsia="x-none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A910F4"/>
    <w:rPr>
      <w:rFonts w:ascii="Courier New" w:hAnsi="Courier New"/>
      <w:sz w:val="20"/>
      <w:szCs w:val="20"/>
      <w:lang w:val="x-none" w:eastAsia="x-none"/>
    </w:rPr>
  </w:style>
  <w:style w:type="paragraph" w:customStyle="1" w:styleId="AutoCorrect">
    <w:name w:val="AutoCorrect"/>
    <w:rsid w:val="00781BD9"/>
    <w:rPr>
      <w:sz w:val="24"/>
      <w:szCs w:val="24"/>
    </w:rPr>
  </w:style>
  <w:style w:type="character" w:customStyle="1" w:styleId="PlainTextChar">
    <w:name w:val="Plain Text Char"/>
    <w:link w:val="PlainText"/>
    <w:uiPriority w:val="99"/>
    <w:rsid w:val="009D1ECC"/>
    <w:rPr>
      <w:rFonts w:ascii="Courier New" w:hAnsi="Courier New" w:cs="Courier New"/>
    </w:rPr>
  </w:style>
  <w:style w:type="character" w:customStyle="1" w:styleId="Heading1Char">
    <w:name w:val="Heading 1 Char"/>
    <w:link w:val="Heading1"/>
    <w:uiPriority w:val="9"/>
    <w:rsid w:val="005C480E"/>
    <w:rPr>
      <w:rFonts w:ascii="Cambria" w:eastAsia="Times New Roman" w:hAnsi="Cambria" w:cs="Times New Roman"/>
      <w:b/>
      <w:bCs/>
      <w:color w:val="365F91"/>
      <w:sz w:val="28"/>
      <w:szCs w:val="28"/>
      <w:lang w:bidi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8302E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link w:val="DocumentMap"/>
    <w:uiPriority w:val="99"/>
    <w:semiHidden/>
    <w:rsid w:val="0048302E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657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94657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10BA1"/>
    <w:rPr>
      <w:rFonts w:ascii="Times New Roman" w:eastAsia="Calibri" w:hAnsi="Times New Roman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5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11.bin"/><Relationship Id="rId26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oleObject" Target="embeddings/oleObject13.bin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5.bin"/><Relationship Id="rId17" Type="http://schemas.openxmlformats.org/officeDocument/2006/relationships/oleObject" Target="embeddings/oleObject10.bin"/><Relationship Id="rId25" Type="http://schemas.openxmlformats.org/officeDocument/2006/relationships/oleObject" Target="embeddings/oleObject15.bin"/><Relationship Id="rId33" Type="http://schemas.openxmlformats.org/officeDocument/2006/relationships/oleObject" Target="embeddings/oleObject19.bin"/><Relationship Id="rId2" Type="http://schemas.openxmlformats.org/officeDocument/2006/relationships/styles" Target="styles.xml"/><Relationship Id="rId16" Type="http://schemas.openxmlformats.org/officeDocument/2006/relationships/oleObject" Target="embeddings/oleObject9.bin"/><Relationship Id="rId20" Type="http://schemas.openxmlformats.org/officeDocument/2006/relationships/image" Target="media/image4.emf"/><Relationship Id="rId29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4.bin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5" Type="http://schemas.openxmlformats.org/officeDocument/2006/relationships/image" Target="media/image1.emf"/><Relationship Id="rId15" Type="http://schemas.openxmlformats.org/officeDocument/2006/relationships/oleObject" Target="embeddings/oleObject8.bin"/><Relationship Id="rId23" Type="http://schemas.openxmlformats.org/officeDocument/2006/relationships/oleObject" Target="embeddings/oleObject14.bin"/><Relationship Id="rId28" Type="http://schemas.openxmlformats.org/officeDocument/2006/relationships/image" Target="media/image8.emf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12.bin"/><Relationship Id="rId31" Type="http://schemas.openxmlformats.org/officeDocument/2006/relationships/oleObject" Target="embeddings/oleObject18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7.bin"/><Relationship Id="rId22" Type="http://schemas.openxmlformats.org/officeDocument/2006/relationships/image" Target="media/image5.emf"/><Relationship Id="rId27" Type="http://schemas.openxmlformats.org/officeDocument/2006/relationships/oleObject" Target="embeddings/oleObject16.bin"/><Relationship Id="rId30" Type="http://schemas.openxmlformats.org/officeDocument/2006/relationships/image" Target="media/image9.emf"/><Relationship Id="rId35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Tiger%20Templates\New%20Tiger%20Template%20(CA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DCEDD1-5F9E-4EA3-AD13-61ED038B13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New Tiger Template (CA).dot</Template>
  <TotalTime>2864</TotalTime>
  <Pages>15</Pages>
  <Words>922</Words>
  <Characters>4806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,,5VI</vt:lpstr>
    </vt:vector>
  </TitlesOfParts>
  <Company>PIA</Company>
  <LinksUpToDate>false</LinksUpToDate>
  <CharactersWithSpaces>5717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,,5VI</dc:title>
  <dc:subject/>
  <dc:creator>Mike</dc:creator>
  <cp:keywords/>
  <dc:description/>
  <cp:lastModifiedBy>Mac Daddy Cave</cp:lastModifiedBy>
  <cp:revision>199</cp:revision>
  <cp:lastPrinted>2024-03-06T15:05:00Z</cp:lastPrinted>
  <dcterms:created xsi:type="dcterms:W3CDTF">2024-01-25T19:12:00Z</dcterms:created>
  <dcterms:modified xsi:type="dcterms:W3CDTF">2026-02-16T12:10:00Z</dcterms:modified>
</cp:coreProperties>
</file>